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F43A0E" w14:textId="42A2C13B" w:rsidR="00C24ED8" w:rsidRDefault="00E738A9" w:rsidP="00B405E3">
      <w:pPr>
        <w:jc w:val="center"/>
      </w:pPr>
      <w:r w:rsidRPr="00CF3C56">
        <w:rPr>
          <w:noProof/>
          <w:sz w:val="44"/>
          <w:szCs w:val="44"/>
        </w:rPr>
        <w:drawing>
          <wp:inline distT="0" distB="0" distL="0" distR="0" wp14:anchorId="78DBCEF2" wp14:editId="239F03F1">
            <wp:extent cx="3398520" cy="1699260"/>
            <wp:effectExtent l="0" t="0" r="0" b="0"/>
            <wp:docPr id="2" name="Picture 2" descr="Fallout 4 Vault Boy 5-inch Bobbleheads from just $7 right now at Best Buy -  9to5To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allout 4 Vault Boy 5-inch Bobbleheads from just $7 right now at Best Buy -  9to5Toys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B8430" w14:textId="5B456DF5" w:rsidR="00B45B6D" w:rsidRDefault="00B45B6D" w:rsidP="00B45B6D">
      <w:pPr>
        <w:pStyle w:val="Title"/>
        <w:jc w:val="center"/>
      </w:pPr>
      <w:r>
        <w:t xml:space="preserve">Fallout 4:  </w:t>
      </w:r>
      <w:r w:rsidR="00E738A9">
        <w:t>Miss</w:t>
      </w:r>
    </w:p>
    <w:p w14:paraId="705C8464" w14:textId="4D902622" w:rsidR="00C24ED8" w:rsidRDefault="00775D7D" w:rsidP="00DC4C6D">
      <w:pPr>
        <w:pStyle w:val="Subtitle"/>
        <w:jc w:val="center"/>
        <w:rPr>
          <w:i w:val="0"/>
          <w:sz w:val="20"/>
          <w:szCs w:val="20"/>
        </w:rPr>
      </w:pPr>
      <w:r>
        <w:rPr>
          <w:i w:val="0"/>
          <w:sz w:val="20"/>
          <w:szCs w:val="20"/>
        </w:rPr>
        <w:t>Gameplay</w:t>
      </w:r>
      <w:r w:rsidR="00BA7751">
        <w:rPr>
          <w:i w:val="0"/>
          <w:sz w:val="20"/>
          <w:szCs w:val="20"/>
        </w:rPr>
        <w:t xml:space="preserve"> Complete</w:t>
      </w:r>
      <w:r w:rsidR="00023195">
        <w:rPr>
          <w:i w:val="0"/>
          <w:sz w:val="20"/>
          <w:szCs w:val="20"/>
        </w:rPr>
        <w:t xml:space="preserve"> </w:t>
      </w:r>
      <w:r w:rsidR="00310CC5">
        <w:rPr>
          <w:i w:val="0"/>
          <w:sz w:val="20"/>
          <w:szCs w:val="20"/>
        </w:rPr>
        <w:t>Readme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095"/>
        <w:gridCol w:w="4355"/>
      </w:tblGrid>
      <w:tr w:rsidR="001417A2" w:rsidRPr="00944542" w14:paraId="20B09092" w14:textId="77777777" w:rsidTr="00FF602C">
        <w:trPr>
          <w:trHeight w:val="335"/>
          <w:jc w:val="center"/>
        </w:trPr>
        <w:tc>
          <w:tcPr>
            <w:tcW w:w="3095" w:type="dxa"/>
          </w:tcPr>
          <w:p w14:paraId="284FEE5C" w14:textId="77777777" w:rsidR="001417A2" w:rsidRPr="00944542" w:rsidRDefault="001417A2" w:rsidP="00FF602C">
            <w:pPr>
              <w:spacing w:after="0"/>
              <w:rPr>
                <w:kern w:val="32"/>
              </w:rPr>
            </w:pPr>
            <w:r w:rsidRPr="00944542">
              <w:rPr>
                <w:kern w:val="32"/>
              </w:rPr>
              <w:t>Designer:</w:t>
            </w:r>
          </w:p>
        </w:tc>
        <w:tc>
          <w:tcPr>
            <w:tcW w:w="4355" w:type="dxa"/>
          </w:tcPr>
          <w:p w14:paraId="1D7806FB" w14:textId="3B6189FE" w:rsidR="001417A2" w:rsidRPr="00944542" w:rsidRDefault="00B45B6D" w:rsidP="00FF602C">
            <w:pPr>
              <w:spacing w:after="0"/>
              <w:rPr>
                <w:kern w:val="32"/>
              </w:rPr>
            </w:pPr>
            <w:r>
              <w:rPr>
                <w:kern w:val="32"/>
              </w:rPr>
              <w:t>Tianze Wu</w:t>
            </w:r>
            <w:r w:rsidRPr="00944542">
              <w:rPr>
                <w:kern w:val="32"/>
              </w:rPr>
              <w:t xml:space="preserve"> </w:t>
            </w:r>
          </w:p>
        </w:tc>
      </w:tr>
    </w:tbl>
    <w:p w14:paraId="30A6EC29" w14:textId="77777777" w:rsidR="00403477" w:rsidRDefault="00403477"/>
    <w:bookmarkStart w:id="0" w:name="_Toc108385052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18836567"/>
        <w:docPartObj>
          <w:docPartGallery w:val="Table of Contents"/>
          <w:docPartUnique/>
        </w:docPartObj>
      </w:sdtPr>
      <w:sdtEndPr>
        <w:rPr>
          <w:rFonts w:eastAsiaTheme="minorEastAsia"/>
        </w:rPr>
      </w:sdtEndPr>
      <w:sdtContent>
        <w:p w14:paraId="0EBEA070" w14:textId="77777777" w:rsidR="007504EC" w:rsidRPr="002F6EB0" w:rsidRDefault="007504EC" w:rsidP="002F6EB0">
          <w:pPr>
            <w:pStyle w:val="Heading1"/>
            <w:rPr>
              <w:rStyle w:val="Heading1Char"/>
            </w:rPr>
          </w:pPr>
          <w:r w:rsidRPr="002F6EB0">
            <w:rPr>
              <w:rStyle w:val="Heading1Char"/>
            </w:rPr>
            <w:t>Table of Contents</w:t>
          </w:r>
          <w:bookmarkEnd w:id="0"/>
        </w:p>
        <w:p w14:paraId="768B8CF8" w14:textId="4B1B0366" w:rsidR="00B36AD1" w:rsidRDefault="00226444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r>
            <w:fldChar w:fldCharType="begin"/>
          </w:r>
          <w:r w:rsidR="007504EC">
            <w:instrText xml:space="preserve"> TOC \o "1-3" \h \z \u </w:instrText>
          </w:r>
          <w:r>
            <w:fldChar w:fldCharType="separate"/>
          </w:r>
          <w:hyperlink w:anchor="_Toc108385052" w:history="1">
            <w:r w:rsidR="00B36AD1" w:rsidRPr="00166BB0">
              <w:rPr>
                <w:rStyle w:val="Hyperlink"/>
                <w:noProof/>
              </w:rPr>
              <w:t>Table of Contents</w:t>
            </w:r>
            <w:r w:rsidR="00B36AD1">
              <w:rPr>
                <w:noProof/>
                <w:webHidden/>
              </w:rPr>
              <w:tab/>
            </w:r>
            <w:r w:rsidR="00B36AD1">
              <w:rPr>
                <w:noProof/>
                <w:webHidden/>
              </w:rPr>
              <w:fldChar w:fldCharType="begin"/>
            </w:r>
            <w:r w:rsidR="00B36AD1">
              <w:rPr>
                <w:noProof/>
                <w:webHidden/>
              </w:rPr>
              <w:instrText xml:space="preserve"> PAGEREF _Toc108385052 \h </w:instrText>
            </w:r>
            <w:r w:rsidR="00B36AD1">
              <w:rPr>
                <w:noProof/>
                <w:webHidden/>
              </w:rPr>
            </w:r>
            <w:r w:rsidR="00B36AD1">
              <w:rPr>
                <w:noProof/>
                <w:webHidden/>
              </w:rPr>
              <w:fldChar w:fldCharType="separate"/>
            </w:r>
            <w:r w:rsidR="00B36AD1">
              <w:rPr>
                <w:noProof/>
                <w:webHidden/>
              </w:rPr>
              <w:t>1</w:t>
            </w:r>
            <w:r w:rsidR="00B36AD1">
              <w:rPr>
                <w:noProof/>
                <w:webHidden/>
              </w:rPr>
              <w:fldChar w:fldCharType="end"/>
            </w:r>
          </w:hyperlink>
        </w:p>
        <w:p w14:paraId="62ABF1D7" w14:textId="22F94C37" w:rsidR="00B36AD1" w:rsidRDefault="00B36AD1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08385053" w:history="1">
            <w:r w:rsidRPr="00166BB0">
              <w:rPr>
                <w:rStyle w:val="Hyperlink"/>
                <w:noProof/>
              </w:rPr>
              <w:t>Key Issues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_Toc108385053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69A6BC" w14:textId="6E98E6B0" w:rsidR="00B36AD1" w:rsidRDefault="00B36AD1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08385054" w:history="1">
            <w:r w:rsidRPr="00166BB0">
              <w:rPr>
                <w:rStyle w:val="Hyperlink"/>
                <w:noProof/>
              </w:rPr>
              <w:t>Installation &amp; Play Instructions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_Toc108385054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2E6E22" w14:textId="3F4E32F0" w:rsidR="00B36AD1" w:rsidRDefault="00B36AD1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08385055" w:history="1">
            <w:r w:rsidRPr="00166BB0">
              <w:rPr>
                <w:rStyle w:val="Hyperlink"/>
                <w:noProof/>
              </w:rPr>
              <w:t>Quest Information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_Toc108385055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4407A9" w14:textId="2635CFE9" w:rsidR="00B36AD1" w:rsidRDefault="00B36AD1">
          <w:pPr>
            <w:pStyle w:val="TOC2"/>
            <w:rPr>
              <w:noProof/>
              <w:lang w:eastAsia="zh-CN"/>
            </w:rPr>
          </w:pPr>
          <w:hyperlink w:anchor="_Toc108385056" w:history="1">
            <w:r w:rsidRPr="00166BB0">
              <w:rPr>
                <w:rStyle w:val="Hyperlink"/>
                <w:noProof/>
              </w:rPr>
              <w:t>Quest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_Toc108385056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E6BB27" w14:textId="44383D74" w:rsidR="00B36AD1" w:rsidRDefault="00B36AD1">
          <w:pPr>
            <w:pStyle w:val="TOC2"/>
            <w:rPr>
              <w:noProof/>
              <w:lang w:eastAsia="zh-CN"/>
            </w:rPr>
          </w:pPr>
          <w:hyperlink w:anchor="_Toc108385057" w:history="1">
            <w:r w:rsidRPr="00166BB0">
              <w:rPr>
                <w:rStyle w:val="Hyperlink"/>
                <w:noProof/>
              </w:rPr>
              <w:t>Reference IDs / COC Labels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_Toc108385057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A6C26D" w14:textId="7071E097" w:rsidR="00B36AD1" w:rsidRDefault="00B36AD1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08385058" w:history="1">
            <w:r w:rsidRPr="00166BB0">
              <w:rPr>
                <w:rStyle w:val="Hyperlink"/>
                <w:noProof/>
              </w:rPr>
              <w:t>Walkthrough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_Toc108385058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7DA1B8" w14:textId="4601807E" w:rsidR="00B36AD1" w:rsidRDefault="00B36AD1">
          <w:pPr>
            <w:pStyle w:val="TOC3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08385059" w:history="1">
            <w:r w:rsidRPr="00166BB0">
              <w:rPr>
                <w:rStyle w:val="Hyperlink"/>
                <w:noProof/>
              </w:rPr>
              <w:t>Overview Map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_Toc108385059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B1ECAE" w14:textId="5FB04F22" w:rsidR="00B36AD1" w:rsidRDefault="00B36AD1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08385060" w:history="1">
            <w:r w:rsidRPr="00166BB0">
              <w:rPr>
                <w:rStyle w:val="Hyperlink"/>
                <w:noProof/>
              </w:rPr>
              <w:t>References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_Toc108385060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648E64" w14:textId="31D1AB13" w:rsidR="00177ADF" w:rsidRPr="00C40778" w:rsidRDefault="00226444" w:rsidP="009044AA">
          <w:pPr>
            <w:spacing w:after="0"/>
            <w:rPr>
              <w:rStyle w:val="Emphasis"/>
              <w:i w:val="0"/>
              <w:iCs w:val="0"/>
            </w:rPr>
          </w:pPr>
          <w:r>
            <w:fldChar w:fldCharType="end"/>
          </w:r>
        </w:p>
      </w:sdtContent>
    </w:sdt>
    <w:p w14:paraId="7AB76AF7" w14:textId="77777777" w:rsidR="00C40778" w:rsidRDefault="00C40778">
      <w:r>
        <w:br w:type="page"/>
      </w:r>
    </w:p>
    <w:p w14:paraId="698F815C" w14:textId="3FF6E251" w:rsidR="00211F9E" w:rsidRDefault="00310CC5" w:rsidP="007504EC">
      <w:pPr>
        <w:pStyle w:val="Heading1"/>
      </w:pPr>
      <w:bookmarkStart w:id="1" w:name="_Toc108385053"/>
      <w:r>
        <w:lastRenderedPageBreak/>
        <w:t>Key Issues</w:t>
      </w:r>
      <w:bookmarkEnd w:id="1"/>
    </w:p>
    <w:p w14:paraId="70C83C7B" w14:textId="63FA9D09" w:rsidR="00754613" w:rsidRDefault="00B61A0E" w:rsidP="00B5084E">
      <w:pPr>
        <w:pStyle w:val="ListParagraph"/>
        <w:numPr>
          <w:ilvl w:val="0"/>
          <w:numId w:val="33"/>
        </w:numPr>
      </w:pPr>
      <w:r>
        <w:t xml:space="preserve">Press “E” during dialogue with bobblehead may cause the line to repeat </w:t>
      </w:r>
      <w:proofErr w:type="gramStart"/>
      <w:r>
        <w:t>due to the fact that</w:t>
      </w:r>
      <w:proofErr w:type="gramEnd"/>
      <w:r>
        <w:t xml:space="preserve"> bobblehead has no lip animation</w:t>
      </w:r>
    </w:p>
    <w:p w14:paraId="7EF5ACEF" w14:textId="77777777" w:rsidR="00310CC5" w:rsidRDefault="00310CC5" w:rsidP="00310CC5">
      <w:pPr>
        <w:pStyle w:val="Heading1"/>
      </w:pPr>
      <w:bookmarkStart w:id="2" w:name="_Toc108385054"/>
      <w:r>
        <w:t>Installation &amp; Play Instructions</w:t>
      </w:r>
      <w:bookmarkEnd w:id="2"/>
    </w:p>
    <w:p w14:paraId="077C9B52" w14:textId="385AA720" w:rsidR="00C53B60" w:rsidRPr="002070E1" w:rsidRDefault="00C53B60" w:rsidP="00C53B60">
      <w:pPr>
        <w:pStyle w:val="ListParagraph"/>
        <w:numPr>
          <w:ilvl w:val="0"/>
          <w:numId w:val="29"/>
        </w:numPr>
      </w:pPr>
      <w:r>
        <w:t xml:space="preserve">Put </w:t>
      </w:r>
      <w:proofErr w:type="spellStart"/>
      <w:r>
        <w:t>WuT_</w:t>
      </w:r>
      <w:r w:rsidR="00E738A9">
        <w:t>Miss</w:t>
      </w:r>
      <w:r>
        <w:t>.esp</w:t>
      </w:r>
      <w:proofErr w:type="spellEnd"/>
      <w:r>
        <w:t xml:space="preserve"> and WuT_</w:t>
      </w:r>
      <w:r w:rsidRPr="00C53B60">
        <w:t xml:space="preserve"> </w:t>
      </w:r>
      <w:r w:rsidR="00E738A9">
        <w:t>Miss</w:t>
      </w:r>
      <w:r>
        <w:t xml:space="preserve"> - Main.b2a under </w:t>
      </w:r>
      <w:r>
        <w:rPr>
          <w:rFonts w:ascii="Lato" w:hAnsi="Lato" w:cs="Lato"/>
          <w:color w:val="2D3B45"/>
          <w:shd w:val="clear" w:color="auto" w:fill="FFFFFF"/>
        </w:rPr>
        <w:t>&lt;</w:t>
      </w:r>
      <w:r w:rsidRPr="002070E1">
        <w:t>steam install directory&gt;\</w:t>
      </w:r>
      <w:proofErr w:type="spellStart"/>
      <w:r w:rsidRPr="002070E1">
        <w:t>steamapps</w:t>
      </w:r>
      <w:proofErr w:type="spellEnd"/>
      <w:r w:rsidRPr="002070E1">
        <w:t>\common\Fallout 4\Data</w:t>
      </w:r>
    </w:p>
    <w:p w14:paraId="525F4718" w14:textId="77777777" w:rsidR="00C53B60" w:rsidRDefault="00C53B60" w:rsidP="00C53B60">
      <w:pPr>
        <w:pStyle w:val="ListParagraph"/>
        <w:numPr>
          <w:ilvl w:val="0"/>
          <w:numId w:val="29"/>
        </w:numPr>
      </w:pPr>
      <w:r>
        <w:t xml:space="preserve">Start </w:t>
      </w:r>
      <w:r w:rsidRPr="002070E1">
        <w:rPr>
          <w:i/>
          <w:iCs/>
        </w:rPr>
        <w:t xml:space="preserve">Fallout </w:t>
      </w:r>
      <w:r>
        <w:t>4</w:t>
      </w:r>
    </w:p>
    <w:p w14:paraId="2C37474D" w14:textId="77777777" w:rsidR="00C53B60" w:rsidRDefault="00C53B60" w:rsidP="00C53B60">
      <w:pPr>
        <w:pStyle w:val="ListParagraph"/>
        <w:numPr>
          <w:ilvl w:val="0"/>
          <w:numId w:val="29"/>
        </w:numPr>
      </w:pPr>
      <w:r>
        <w:t>Click “MODS” in the main menu</w:t>
      </w:r>
    </w:p>
    <w:p w14:paraId="5FB717CF" w14:textId="2751C1BF" w:rsidR="00C53B60" w:rsidRDefault="00C53B60" w:rsidP="00C53B60">
      <w:pPr>
        <w:pStyle w:val="ListParagraph"/>
        <w:numPr>
          <w:ilvl w:val="0"/>
          <w:numId w:val="29"/>
        </w:numPr>
      </w:pPr>
      <w:r>
        <w:t>Press “T” and then select “</w:t>
      </w:r>
      <w:proofErr w:type="spellStart"/>
      <w:r>
        <w:t>WuT_</w:t>
      </w:r>
      <w:r w:rsidR="00E738A9">
        <w:t>Miss</w:t>
      </w:r>
      <w:proofErr w:type="spellEnd"/>
      <w:r>
        <w:t>”</w:t>
      </w:r>
    </w:p>
    <w:p w14:paraId="0E193AF1" w14:textId="675DC1FE" w:rsidR="00C53B60" w:rsidRDefault="00C53B60" w:rsidP="00C53B60">
      <w:pPr>
        <w:pStyle w:val="ListParagraph"/>
        <w:numPr>
          <w:ilvl w:val="0"/>
          <w:numId w:val="29"/>
        </w:numPr>
      </w:pPr>
      <w:r>
        <w:t xml:space="preserve">Once the mod is loaded, the player can go to the Red Rocket </w:t>
      </w:r>
      <w:r w:rsidR="00BB4EE7">
        <w:t>from</w:t>
      </w:r>
      <w:r>
        <w:t xml:space="preserve"> a save file to start the quest</w:t>
      </w:r>
    </w:p>
    <w:p w14:paraId="3CADE6E4" w14:textId="460D717E" w:rsidR="00E738A9" w:rsidRDefault="00E738A9" w:rsidP="00E738A9">
      <w:pPr>
        <w:pStyle w:val="ListParagraph"/>
        <w:numPr>
          <w:ilvl w:val="1"/>
          <w:numId w:val="29"/>
        </w:numPr>
      </w:pPr>
      <w:r>
        <w:t>Alternatively, the player could press “~” and type “</w:t>
      </w:r>
      <w:proofErr w:type="spellStart"/>
      <w:r>
        <w:t>coc</w:t>
      </w:r>
      <w:proofErr w:type="spellEnd"/>
      <w:r>
        <w:t xml:space="preserve"> </w:t>
      </w:r>
      <w:proofErr w:type="spellStart"/>
      <w:r>
        <w:t>redrocketext</w:t>
      </w:r>
      <w:proofErr w:type="spellEnd"/>
      <w:r>
        <w:t>” to go there</w:t>
      </w:r>
    </w:p>
    <w:p w14:paraId="71950976" w14:textId="08D7CD11" w:rsidR="00B52329" w:rsidRDefault="00B52329" w:rsidP="00C53B60">
      <w:pPr>
        <w:pStyle w:val="ListParagraph"/>
        <w:numPr>
          <w:ilvl w:val="0"/>
          <w:numId w:val="29"/>
        </w:numPr>
      </w:pPr>
      <w:r w:rsidRPr="00333D01">
        <w:rPr>
          <w:b/>
          <w:bCs/>
        </w:rPr>
        <w:t>Note</w:t>
      </w:r>
      <w:r>
        <w:t>: the quest uses silent voice files, which means there is no audio</w:t>
      </w:r>
      <w:r w:rsidR="00525627">
        <w:t xml:space="preserve"> and subtitle should be turned on</w:t>
      </w:r>
    </w:p>
    <w:p w14:paraId="19C2C0DA" w14:textId="45DEBFCF" w:rsidR="00B52329" w:rsidRDefault="00B52329" w:rsidP="00E738A9">
      <w:pPr>
        <w:pStyle w:val="ListParagraph"/>
        <w:numPr>
          <w:ilvl w:val="1"/>
          <w:numId w:val="29"/>
        </w:numPr>
      </w:pPr>
      <w:r>
        <w:t xml:space="preserve">To turn on subtitle, </w:t>
      </w:r>
      <w:r w:rsidR="004B5B9B">
        <w:t xml:space="preserve">in the </w:t>
      </w:r>
      <w:r w:rsidR="00F6135D">
        <w:t xml:space="preserve">main </w:t>
      </w:r>
      <w:r w:rsidR="004B5B9B">
        <w:t xml:space="preserve">menu, </w:t>
      </w:r>
      <w:r>
        <w:t>go to “SETTINGS” -</w:t>
      </w:r>
      <w:r w:rsidR="00333D01">
        <w:t>&gt; “DISPLAY</w:t>
      </w:r>
      <w:r>
        <w:t>”, and click “Dialogue subtitles”</w:t>
      </w:r>
      <w:r w:rsidR="00BB4EE7">
        <w:t xml:space="preserve"> and “General subtitles” </w:t>
      </w:r>
      <w:r>
        <w:t xml:space="preserve">to make sure </w:t>
      </w:r>
      <w:r w:rsidR="00BB4EE7">
        <w:t>they are</w:t>
      </w:r>
      <w:r>
        <w:t xml:space="preserve"> “ON”</w:t>
      </w:r>
    </w:p>
    <w:p w14:paraId="31F848AF" w14:textId="77777777" w:rsidR="00310CC5" w:rsidRDefault="00310CC5" w:rsidP="00310CC5"/>
    <w:p w14:paraId="7B4BB756" w14:textId="23753292" w:rsidR="001B3688" w:rsidRDefault="001B3688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br w:type="page"/>
      </w:r>
    </w:p>
    <w:p w14:paraId="1D091ECB" w14:textId="0CAB6652" w:rsidR="00BD2A25" w:rsidRDefault="00BD2A25" w:rsidP="00BD2A25">
      <w:pPr>
        <w:pStyle w:val="Heading1"/>
      </w:pPr>
      <w:bookmarkStart w:id="3" w:name="_Toc108385055"/>
      <w:r>
        <w:lastRenderedPageBreak/>
        <w:t>Quest Information</w:t>
      </w:r>
      <w:bookmarkEnd w:id="3"/>
    </w:p>
    <w:p w14:paraId="4206E571" w14:textId="127C6287" w:rsidR="00325498" w:rsidRDefault="00325498" w:rsidP="00325498">
      <w:pPr>
        <w:pStyle w:val="Heading2"/>
      </w:pPr>
      <w:bookmarkStart w:id="4" w:name="_Toc108385056"/>
      <w:r>
        <w:t>Quest</w:t>
      </w:r>
      <w:bookmarkEnd w:id="4"/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325498" w14:paraId="4999C6C0" w14:textId="77777777" w:rsidTr="00E679D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14:paraId="1D9CF1A6" w14:textId="58026008" w:rsidR="00325498" w:rsidRDefault="00325498" w:rsidP="00E679D5">
            <w:pPr>
              <w:jc w:val="center"/>
            </w:pPr>
            <w:r>
              <w:t>Name of Quest</w:t>
            </w:r>
          </w:p>
        </w:tc>
        <w:tc>
          <w:tcPr>
            <w:tcW w:w="3117" w:type="dxa"/>
          </w:tcPr>
          <w:p w14:paraId="28EF3FBA" w14:textId="2AF5D2F1" w:rsidR="00325498" w:rsidRDefault="00325498" w:rsidP="00E679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Quest ID</w:t>
            </w:r>
          </w:p>
        </w:tc>
        <w:tc>
          <w:tcPr>
            <w:tcW w:w="3117" w:type="dxa"/>
          </w:tcPr>
          <w:p w14:paraId="7D6C94EA" w14:textId="77777777" w:rsidR="00325498" w:rsidRDefault="00325498" w:rsidP="00E679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Description / General Location</w:t>
            </w:r>
          </w:p>
        </w:tc>
      </w:tr>
      <w:tr w:rsidR="00325498" w14:paraId="74CA5BF8" w14:textId="77777777" w:rsidTr="00E679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16" w:type="dxa"/>
          </w:tcPr>
          <w:p w14:paraId="2B6A8366" w14:textId="0B99486E" w:rsidR="00325498" w:rsidRDefault="00D45081" w:rsidP="00E679D5">
            <w:r>
              <w:t>Miss</w:t>
            </w:r>
          </w:p>
        </w:tc>
        <w:tc>
          <w:tcPr>
            <w:tcW w:w="3117" w:type="dxa"/>
          </w:tcPr>
          <w:p w14:paraId="303FBD1E" w14:textId="33E311E2" w:rsidR="00325498" w:rsidRDefault="00325498" w:rsidP="00E679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00C31WT</w:t>
            </w:r>
            <w:r w:rsidR="00D45081">
              <w:t>Miss</w:t>
            </w:r>
          </w:p>
        </w:tc>
        <w:tc>
          <w:tcPr>
            <w:tcW w:w="3117" w:type="dxa"/>
          </w:tcPr>
          <w:p w14:paraId="1846F24E" w14:textId="0A8A4DF7" w:rsidR="00325498" w:rsidRDefault="00325498" w:rsidP="00E679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Main quest. Started by</w:t>
            </w:r>
            <w:r w:rsidR="00D45081">
              <w:t xml:space="preserve"> accepting the quest from </w:t>
            </w:r>
            <w:proofErr w:type="spellStart"/>
            <w:r w:rsidR="00D45081">
              <w:t>Zofia</w:t>
            </w:r>
            <w:proofErr w:type="spellEnd"/>
            <w:r w:rsidR="00D45081">
              <w:t xml:space="preserve"> at Red Rocket</w:t>
            </w:r>
          </w:p>
        </w:tc>
      </w:tr>
    </w:tbl>
    <w:p w14:paraId="01EF1496" w14:textId="560D6306" w:rsidR="00BD2A25" w:rsidRDefault="007524B1" w:rsidP="005B3197">
      <w:pPr>
        <w:pStyle w:val="ListParagraph"/>
        <w:numPr>
          <w:ilvl w:val="0"/>
          <w:numId w:val="41"/>
        </w:numPr>
      </w:pPr>
      <w:r>
        <w:t>Travel</w:t>
      </w:r>
      <w:r w:rsidR="00F56627">
        <w:t xml:space="preserve"> to Red Rocket, there should be a </w:t>
      </w:r>
      <w:r w:rsidR="00296D58">
        <w:t>red</w:t>
      </w:r>
      <w:r w:rsidR="00D45081">
        <w:t xml:space="preserve">. Near the car is the quest giver, </w:t>
      </w:r>
      <w:proofErr w:type="spellStart"/>
      <w:r w:rsidR="00D45081">
        <w:t>Zofia</w:t>
      </w:r>
      <w:proofErr w:type="spellEnd"/>
      <w:r w:rsidR="00D45081">
        <w:t>, talk to her to accept the quest</w:t>
      </w:r>
    </w:p>
    <w:p w14:paraId="27A0BDEB" w14:textId="77777777" w:rsidR="00BD2A25" w:rsidRDefault="00BD2A25" w:rsidP="00BD2A25">
      <w:pPr>
        <w:pStyle w:val="Heading2"/>
      </w:pPr>
      <w:bookmarkStart w:id="5" w:name="_Toc108385057"/>
      <w:r>
        <w:t>Reference IDs</w:t>
      </w:r>
      <w:r w:rsidR="00DF2203">
        <w:t xml:space="preserve"> / COC Labels</w:t>
      </w:r>
      <w:bookmarkEnd w:id="5"/>
    </w:p>
    <w:tbl>
      <w:tblPr>
        <w:tblStyle w:val="GridTable4-Accent1"/>
        <w:tblW w:w="0" w:type="auto"/>
        <w:tblLayout w:type="fixed"/>
        <w:tblLook w:val="04A0" w:firstRow="1" w:lastRow="0" w:firstColumn="1" w:lastColumn="0" w:noHBand="0" w:noVBand="1"/>
      </w:tblPr>
      <w:tblGrid>
        <w:gridCol w:w="1059"/>
        <w:gridCol w:w="16"/>
        <w:gridCol w:w="2610"/>
        <w:gridCol w:w="2700"/>
        <w:gridCol w:w="2965"/>
      </w:tblGrid>
      <w:tr w:rsidR="00623F82" w14:paraId="7F603A2B" w14:textId="77777777" w:rsidTr="007F302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59" w:type="dxa"/>
          </w:tcPr>
          <w:p w14:paraId="5CA2A11C" w14:textId="77777777" w:rsidR="00623F82" w:rsidRDefault="00DF2203" w:rsidP="001D256B">
            <w:pPr>
              <w:jc w:val="center"/>
            </w:pPr>
            <w:r>
              <w:t>In-Game Name</w:t>
            </w:r>
          </w:p>
        </w:tc>
        <w:tc>
          <w:tcPr>
            <w:tcW w:w="2626" w:type="dxa"/>
            <w:gridSpan w:val="2"/>
          </w:tcPr>
          <w:p w14:paraId="660B869C" w14:textId="77777777" w:rsidR="00623F82" w:rsidRDefault="00623F82" w:rsidP="001D256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Reference ID</w:t>
            </w:r>
          </w:p>
        </w:tc>
        <w:tc>
          <w:tcPr>
            <w:tcW w:w="2700" w:type="dxa"/>
          </w:tcPr>
          <w:p w14:paraId="63380DE6" w14:textId="77777777" w:rsidR="00623F82" w:rsidRDefault="00623F82" w:rsidP="00623F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COC Label</w:t>
            </w:r>
          </w:p>
        </w:tc>
        <w:tc>
          <w:tcPr>
            <w:tcW w:w="2965" w:type="dxa"/>
          </w:tcPr>
          <w:p w14:paraId="787A1ABA" w14:textId="77777777" w:rsidR="00623F82" w:rsidRDefault="00623F82" w:rsidP="001D256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Description</w:t>
            </w:r>
          </w:p>
        </w:tc>
      </w:tr>
      <w:tr w:rsidR="00623F82" w14:paraId="7C8227E8" w14:textId="77777777" w:rsidTr="007F30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5" w:type="dxa"/>
            <w:gridSpan w:val="2"/>
          </w:tcPr>
          <w:p w14:paraId="36A24B4C" w14:textId="0F4FF360" w:rsidR="00623F82" w:rsidRPr="00623F82" w:rsidRDefault="00F56627" w:rsidP="00DF2203">
            <w:pPr>
              <w:rPr>
                <w:b w:val="0"/>
              </w:rPr>
            </w:pPr>
            <w:r>
              <w:rPr>
                <w:b w:val="0"/>
              </w:rPr>
              <w:t>Red Rocket Truck Stop</w:t>
            </w:r>
            <w:r w:rsidRPr="00623F82">
              <w:rPr>
                <w:b w:val="0"/>
              </w:rPr>
              <w:t xml:space="preserve"> </w:t>
            </w:r>
          </w:p>
        </w:tc>
        <w:tc>
          <w:tcPr>
            <w:tcW w:w="2610" w:type="dxa"/>
          </w:tcPr>
          <w:p w14:paraId="0B2F78C8" w14:textId="690032EB" w:rsidR="00623F82" w:rsidRDefault="00F56627" w:rsidP="00623F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>
              <w:t>RedRocketExt</w:t>
            </w:r>
            <w:proofErr w:type="spellEnd"/>
            <w:r w:rsidR="00623F82">
              <w:t xml:space="preserve"> </w:t>
            </w:r>
          </w:p>
        </w:tc>
        <w:tc>
          <w:tcPr>
            <w:tcW w:w="2700" w:type="dxa"/>
          </w:tcPr>
          <w:p w14:paraId="37393FC9" w14:textId="3760D8EC" w:rsidR="00623F82" w:rsidRDefault="00F56627" w:rsidP="00262B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>
              <w:t>RedRocketExt</w:t>
            </w:r>
            <w:proofErr w:type="spellEnd"/>
          </w:p>
        </w:tc>
        <w:tc>
          <w:tcPr>
            <w:tcW w:w="2965" w:type="dxa"/>
          </w:tcPr>
          <w:p w14:paraId="2A50E587" w14:textId="38A88471" w:rsidR="00623F82" w:rsidRDefault="00F56627" w:rsidP="00262B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Where the player picks up the quest</w:t>
            </w:r>
            <w:r w:rsidR="003B7E12">
              <w:t xml:space="preserve"> from the quest giver</w:t>
            </w:r>
          </w:p>
        </w:tc>
      </w:tr>
      <w:tr w:rsidR="00623F82" w14:paraId="15B4B510" w14:textId="77777777" w:rsidTr="007F302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5" w:type="dxa"/>
            <w:gridSpan w:val="2"/>
          </w:tcPr>
          <w:p w14:paraId="2841F481" w14:textId="78A90B60" w:rsidR="00623F82" w:rsidRPr="00623F82" w:rsidRDefault="00D45081" w:rsidP="00DF2203">
            <w:pPr>
              <w:rPr>
                <w:b w:val="0"/>
              </w:rPr>
            </w:pPr>
            <w:r>
              <w:rPr>
                <w:b w:val="0"/>
              </w:rPr>
              <w:t>Graves Mansion</w:t>
            </w:r>
          </w:p>
        </w:tc>
        <w:tc>
          <w:tcPr>
            <w:tcW w:w="2610" w:type="dxa"/>
          </w:tcPr>
          <w:p w14:paraId="054DD135" w14:textId="01F98F92" w:rsidR="00623F82" w:rsidRDefault="00F56627" w:rsidP="00262B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00C31WT</w:t>
            </w:r>
            <w:r w:rsidR="00D45081">
              <w:t>Mansion</w:t>
            </w:r>
          </w:p>
        </w:tc>
        <w:tc>
          <w:tcPr>
            <w:tcW w:w="2700" w:type="dxa"/>
          </w:tcPr>
          <w:p w14:paraId="651D60BB" w14:textId="29FA46BB" w:rsidR="00D45081" w:rsidRDefault="00923A31" w:rsidP="00D4508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00C31WT</w:t>
            </w:r>
            <w:r w:rsidR="00D45081">
              <w:t>Mansion</w:t>
            </w:r>
          </w:p>
          <w:p w14:paraId="155F97A7" w14:textId="08266D18" w:rsidR="00623F82" w:rsidRDefault="00623F82" w:rsidP="00262B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965" w:type="dxa"/>
          </w:tcPr>
          <w:p w14:paraId="0F499A64" w14:textId="756EDD38" w:rsidR="00623F82" w:rsidRDefault="00D45081" w:rsidP="00262B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 place where the majority of gameplay takes place in/the interior</w:t>
            </w:r>
          </w:p>
        </w:tc>
      </w:tr>
    </w:tbl>
    <w:p w14:paraId="60180F01" w14:textId="77777777" w:rsidR="003C448E" w:rsidRDefault="003C448E" w:rsidP="005C576D"/>
    <w:p w14:paraId="48986BF4" w14:textId="77777777" w:rsidR="003C448E" w:rsidRDefault="003C448E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br w:type="page"/>
      </w:r>
    </w:p>
    <w:p w14:paraId="3583D8BC" w14:textId="642F1B04" w:rsidR="00812182" w:rsidRDefault="00812182" w:rsidP="00812182">
      <w:pPr>
        <w:pStyle w:val="Heading1"/>
      </w:pPr>
      <w:bookmarkStart w:id="6" w:name="_Toc108385058"/>
      <w:r>
        <w:lastRenderedPageBreak/>
        <w:t>Walkthrough</w:t>
      </w:r>
      <w:bookmarkEnd w:id="6"/>
    </w:p>
    <w:p w14:paraId="131633AD" w14:textId="5F7E4E2D" w:rsidR="00812182" w:rsidRDefault="00FB63BA" w:rsidP="003B7E12">
      <w:pPr>
        <w:pStyle w:val="Heading3"/>
      </w:pPr>
      <w:bookmarkStart w:id="7" w:name="_Toc82773063"/>
      <w:bookmarkStart w:id="8" w:name="_Toc108385059"/>
      <w:r>
        <w:t>O</w:t>
      </w:r>
      <w:r w:rsidR="00812182">
        <w:t xml:space="preserve">verview </w:t>
      </w:r>
      <w:bookmarkEnd w:id="7"/>
      <w:r w:rsidR="00812182">
        <w:t>Map</w:t>
      </w:r>
      <w:bookmarkEnd w:id="8"/>
    </w:p>
    <w:p w14:paraId="1DFCDBE1" w14:textId="2BA487F8" w:rsidR="000A0A27" w:rsidRDefault="00604148" w:rsidP="00582989">
      <w:pPr>
        <w:jc w:val="center"/>
      </w:pPr>
      <w:r>
        <w:rPr>
          <w:noProof/>
        </w:rPr>
        <w:drawing>
          <wp:inline distT="0" distB="0" distL="0" distR="0" wp14:anchorId="6200F89A" wp14:editId="53C80053">
            <wp:extent cx="5841802" cy="7360920"/>
            <wp:effectExtent l="0" t="0" r="698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46885" cy="73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68724" w14:textId="0B8A0CD6" w:rsidR="00724EB8" w:rsidRDefault="000A0A27" w:rsidP="003B7E12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 w:rsidR="00724EB8">
          <w:rPr>
            <w:noProof/>
          </w:rPr>
          <w:t>1</w:t>
        </w:r>
      </w:fldSimple>
      <w:r>
        <w:t xml:space="preserve">: </w:t>
      </w:r>
      <w:r>
        <w:rPr>
          <w:noProof/>
        </w:rPr>
        <w:t>Overview Map. [1]</w:t>
      </w:r>
    </w:p>
    <w:tbl>
      <w:tblPr>
        <w:tblStyle w:val="GridTable4-Accent1"/>
        <w:tblW w:w="10795" w:type="dxa"/>
        <w:jc w:val="center"/>
        <w:tblLayout w:type="fixed"/>
        <w:tblLook w:val="04A0" w:firstRow="1" w:lastRow="0" w:firstColumn="1" w:lastColumn="0" w:noHBand="0" w:noVBand="1"/>
      </w:tblPr>
      <w:tblGrid>
        <w:gridCol w:w="715"/>
        <w:gridCol w:w="10080"/>
      </w:tblGrid>
      <w:tr w:rsidR="00724EB8" w14:paraId="6E7CA5F9" w14:textId="77777777" w:rsidTr="000740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  <w:vAlign w:val="bottom"/>
          </w:tcPr>
          <w:p w14:paraId="05117157" w14:textId="77777777" w:rsidR="00724EB8" w:rsidRDefault="00724EB8" w:rsidP="0007405A">
            <w:pPr>
              <w:jc w:val="center"/>
            </w:pPr>
            <w:r>
              <w:lastRenderedPageBreak/>
              <w:br w:type="page"/>
              <w:t>Map Label</w:t>
            </w:r>
          </w:p>
        </w:tc>
        <w:tc>
          <w:tcPr>
            <w:tcW w:w="10080" w:type="dxa"/>
            <w:vAlign w:val="bottom"/>
          </w:tcPr>
          <w:p w14:paraId="0935C2BE" w14:textId="1385A7E7" w:rsidR="00724EB8" w:rsidRDefault="00773484" w:rsidP="0007405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Walkthrough</w:t>
            </w:r>
            <w:r w:rsidR="00724EB8">
              <w:t xml:space="preserve"> Summary</w:t>
            </w:r>
          </w:p>
        </w:tc>
      </w:tr>
      <w:tr w:rsidR="00724EB8" w14:paraId="4AF64381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EF82F14" w14:textId="77777777" w:rsidR="00724EB8" w:rsidRPr="00316A96" w:rsidRDefault="00724EB8" w:rsidP="0007405A">
            <w:pPr>
              <w:jc w:val="center"/>
            </w:pPr>
            <w:r w:rsidRPr="00316A96">
              <w:t>0</w:t>
            </w:r>
          </w:p>
        </w:tc>
        <w:tc>
          <w:tcPr>
            <w:tcW w:w="10080" w:type="dxa"/>
          </w:tcPr>
          <w:p w14:paraId="5232E237" w14:textId="77777777" w:rsidR="00724EB8" w:rsidRDefault="00724EB8" w:rsidP="00724EB8">
            <w:pPr>
              <w:pStyle w:val="ListParagraph"/>
              <w:numPr>
                <w:ilvl w:val="0"/>
                <w:numId w:val="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At </w:t>
            </w:r>
            <w:r w:rsidRPr="00E437B9">
              <w:rPr>
                <w:rFonts w:hint="eastAsia"/>
                <w:b/>
                <w:bCs/>
                <w:lang w:eastAsia="zh-CN"/>
              </w:rPr>
              <w:t>Red</w:t>
            </w:r>
            <w:r w:rsidRPr="00E437B9">
              <w:rPr>
                <w:b/>
                <w:bCs/>
              </w:rPr>
              <w:t xml:space="preserve"> Rocket Truck Stop</w:t>
            </w:r>
            <w:r>
              <w:t xml:space="preserve">, the player will talk to </w:t>
            </w:r>
            <w:proofErr w:type="spellStart"/>
            <w:r w:rsidRPr="00E437B9">
              <w:rPr>
                <w:b/>
                <w:bCs/>
              </w:rPr>
              <w:t>Zofia</w:t>
            </w:r>
            <w:proofErr w:type="spellEnd"/>
            <w:r>
              <w:rPr>
                <w:lang w:eastAsia="zh-CN"/>
              </w:rPr>
              <w:t xml:space="preserve"> to </w:t>
            </w:r>
            <w:r w:rsidRPr="002350EF">
              <w:rPr>
                <w:b/>
                <w:bCs/>
                <w:lang w:eastAsia="zh-CN"/>
              </w:rPr>
              <w:t>accept the quest</w:t>
            </w:r>
          </w:p>
          <w:p w14:paraId="051D2A8E" w14:textId="77777777" w:rsidR="00724EB8" w:rsidRDefault="00724EB8" w:rsidP="00724EB8">
            <w:pPr>
              <w:pStyle w:val="ListParagraph"/>
              <w:numPr>
                <w:ilvl w:val="0"/>
                <w:numId w:val="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will teleport to the </w:t>
            </w:r>
            <w:r w:rsidRPr="00E437B9">
              <w:rPr>
                <w:b/>
                <w:bCs/>
              </w:rPr>
              <w:t>mansion</w:t>
            </w:r>
            <w:r>
              <w:t xml:space="preserve"> using the </w:t>
            </w:r>
            <w:r w:rsidRPr="00E437B9">
              <w:rPr>
                <w:b/>
                <w:bCs/>
              </w:rPr>
              <w:t>red car</w:t>
            </w:r>
          </w:p>
        </w:tc>
      </w:tr>
      <w:tr w:rsidR="00724EB8" w14:paraId="7B64B6C5" w14:textId="77777777" w:rsidTr="0007405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488955C" w14:textId="77777777" w:rsidR="00724EB8" w:rsidRPr="00316A96" w:rsidRDefault="00724EB8" w:rsidP="0007405A">
            <w:pPr>
              <w:jc w:val="center"/>
            </w:pPr>
            <w:r w:rsidRPr="00316A96">
              <w:t>1</w:t>
            </w:r>
          </w:p>
        </w:tc>
        <w:tc>
          <w:tcPr>
            <w:tcW w:w="10080" w:type="dxa"/>
          </w:tcPr>
          <w:p w14:paraId="0204A131" w14:textId="77777777" w:rsidR="00724EB8" w:rsidRPr="007341E3" w:rsidRDefault="00724EB8" w:rsidP="00724EB8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t xml:space="preserve">At the entrance, </w:t>
            </w:r>
            <w:r w:rsidRPr="00724EB8">
              <w:rPr>
                <w:b/>
                <w:bCs/>
              </w:rPr>
              <w:t>all of player’s inventory will be taken away temporarily</w:t>
            </w:r>
          </w:p>
          <w:p w14:paraId="5C83DE59" w14:textId="77777777" w:rsidR="00724EB8" w:rsidRDefault="00724EB8" w:rsidP="00724EB8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talks to the singing little girl, </w:t>
            </w:r>
            <w:r w:rsidRPr="007341E3">
              <w:rPr>
                <w:b/>
                <w:bCs/>
              </w:rPr>
              <w:t>Ana</w:t>
            </w:r>
            <w:r>
              <w:t>, in the entrance hallway</w:t>
            </w:r>
          </w:p>
          <w:p w14:paraId="49F5F27E" w14:textId="0093AE80" w:rsidR="00724EB8" w:rsidRPr="005F50E4" w:rsidRDefault="00724EB8" w:rsidP="00724EB8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lang w:eastAsia="zh-CN"/>
              </w:rPr>
              <w:t xml:space="preserve">The girl </w:t>
            </w:r>
            <w:r w:rsidRPr="005F50E4">
              <w:rPr>
                <w:lang w:eastAsia="zh-CN"/>
              </w:rPr>
              <w:t>describ</w:t>
            </w:r>
            <w:r>
              <w:rPr>
                <w:lang w:eastAsia="zh-CN"/>
              </w:rPr>
              <w:t>es</w:t>
            </w:r>
            <w:r w:rsidRPr="005F50E4">
              <w:rPr>
                <w:lang w:eastAsia="zh-CN"/>
              </w:rPr>
              <w:t xml:space="preserve"> all 4 members of her family </w:t>
            </w:r>
            <w:r w:rsidR="00DC0FFA">
              <w:rPr>
                <w:lang w:eastAsia="zh-CN"/>
              </w:rPr>
              <w:t xml:space="preserve">in the song </w:t>
            </w:r>
            <w:r>
              <w:rPr>
                <w:lang w:eastAsia="zh-CN"/>
              </w:rPr>
              <w:t>and wants the player to find them</w:t>
            </w:r>
          </w:p>
        </w:tc>
      </w:tr>
      <w:tr w:rsidR="00724EB8" w14:paraId="7268C043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1C48C17" w14:textId="77777777" w:rsidR="00724EB8" w:rsidRPr="00316A96" w:rsidRDefault="00724EB8" w:rsidP="0007405A">
            <w:pPr>
              <w:jc w:val="center"/>
            </w:pPr>
            <w:r w:rsidRPr="00316A96">
              <w:t>2</w:t>
            </w:r>
          </w:p>
        </w:tc>
        <w:tc>
          <w:tcPr>
            <w:tcW w:w="10080" w:type="dxa"/>
          </w:tcPr>
          <w:p w14:paraId="4C3F372E" w14:textId="77777777" w:rsidR="00724EB8" w:rsidRPr="00B762C0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Entering the main lobby, the giant speech bobblehead statue tells the player to </w:t>
            </w:r>
            <w:r w:rsidRPr="007341E3">
              <w:rPr>
                <w:b/>
                <w:bCs/>
              </w:rPr>
              <w:t xml:space="preserve">collect all </w:t>
            </w:r>
            <w:proofErr w:type="gramStart"/>
            <w:r w:rsidRPr="007341E3">
              <w:rPr>
                <w:b/>
                <w:bCs/>
              </w:rPr>
              <w:t>4</w:t>
            </w:r>
            <w:r>
              <w:rPr>
                <w:b/>
                <w:bCs/>
              </w:rPr>
              <w:t xml:space="preserve"> </w:t>
            </w:r>
            <w:r w:rsidRPr="007341E3">
              <w:rPr>
                <w:b/>
                <w:bCs/>
              </w:rPr>
              <w:t>family</w:t>
            </w:r>
            <w:proofErr w:type="gramEnd"/>
            <w:r w:rsidRPr="007341E3">
              <w:rPr>
                <w:b/>
                <w:bCs/>
              </w:rPr>
              <w:t xml:space="preserve"> member’s bobblehead</w:t>
            </w:r>
            <w:r>
              <w:t xml:space="preserve"> to leave the mansion</w:t>
            </w:r>
          </w:p>
          <w:p w14:paraId="514B4367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 player could talk to the statue to acquire more info</w:t>
            </w:r>
          </w:p>
          <w:p w14:paraId="3034BDF9" w14:textId="7A781217" w:rsidR="0067545C" w:rsidRPr="00B762C0" w:rsidRDefault="0067545C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speech bobblehead tells the player to talk to </w:t>
            </w:r>
            <w:r w:rsidRPr="0067545C">
              <w:rPr>
                <w:b/>
                <w:bCs/>
              </w:rPr>
              <w:t xml:space="preserve">Charlie </w:t>
            </w:r>
            <w:r>
              <w:t>first</w:t>
            </w:r>
          </w:p>
        </w:tc>
      </w:tr>
      <w:tr w:rsidR="00724EB8" w14:paraId="50D6B405" w14:textId="77777777" w:rsidTr="0067545C">
        <w:trPr>
          <w:trHeight w:val="76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7A4BD21" w14:textId="77777777" w:rsidR="00724EB8" w:rsidRPr="00316A96" w:rsidRDefault="00724EB8" w:rsidP="0007405A">
            <w:pPr>
              <w:jc w:val="center"/>
            </w:pPr>
            <w:r w:rsidRPr="00316A96">
              <w:t>3</w:t>
            </w:r>
          </w:p>
        </w:tc>
        <w:tc>
          <w:tcPr>
            <w:tcW w:w="10080" w:type="dxa"/>
          </w:tcPr>
          <w:p w14:paraId="319AB7F2" w14:textId="24B57E7A" w:rsidR="0071009A" w:rsidRPr="00A52FC9" w:rsidRDefault="00724EB8" w:rsidP="0071009A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</w:t>
            </w:r>
            <w:r w:rsidR="0067545C">
              <w:t>will</w:t>
            </w:r>
            <w:r>
              <w:t xml:space="preserve"> talk</w:t>
            </w:r>
            <w:r w:rsidRPr="00A52FC9">
              <w:t xml:space="preserve"> </w:t>
            </w:r>
            <w:r>
              <w:t>to</w:t>
            </w:r>
            <w:r w:rsidRPr="00A52FC9">
              <w:t xml:space="preserve"> </w:t>
            </w:r>
            <w:r w:rsidRPr="007341E3">
              <w:rPr>
                <w:b/>
                <w:bCs/>
              </w:rPr>
              <w:t>barter bobblehead (Uncle Charlie</w:t>
            </w:r>
            <w:r w:rsidRPr="00A52FC9">
              <w:t>) on the table on the left side of the lobby</w:t>
            </w:r>
          </w:p>
          <w:p w14:paraId="56DC2011" w14:textId="61C1D0B4" w:rsidR="00724EB8" w:rsidRPr="0071009A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Uncle Charlie says that he can be only picked up if the player to trade him with </w:t>
            </w:r>
            <w:r w:rsidR="0067545C">
              <w:rPr>
                <w:b/>
                <w:bCs/>
              </w:rPr>
              <w:t>3</w:t>
            </w:r>
            <w:r w:rsidRPr="007341E3">
              <w:rPr>
                <w:b/>
                <w:bCs/>
              </w:rPr>
              <w:t xml:space="preserve"> gold bars</w:t>
            </w:r>
          </w:p>
          <w:p w14:paraId="6370870B" w14:textId="68D8F30C" w:rsidR="0071009A" w:rsidRPr="0071009A" w:rsidRDefault="0071009A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1009A">
              <w:t xml:space="preserve">Charlie will give player the </w:t>
            </w:r>
            <w:r w:rsidRPr="0071009A">
              <w:rPr>
                <w:b/>
                <w:bCs/>
              </w:rPr>
              <w:t xml:space="preserve">key </w:t>
            </w:r>
            <w:r w:rsidRPr="0071009A">
              <w:t>to the room on the left at the end of conversation</w:t>
            </w:r>
          </w:p>
          <w:p w14:paraId="147FD40F" w14:textId="48B34C78" w:rsidR="0067545C" w:rsidRPr="00293A3D" w:rsidRDefault="0071009A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After paying for 3 gold bars, t</w:t>
            </w:r>
            <w:r w:rsidR="0067545C" w:rsidRPr="0067545C">
              <w:t xml:space="preserve">he player </w:t>
            </w:r>
            <w:r>
              <w:t>can use extra gold bars to</w:t>
            </w:r>
            <w:r w:rsidR="0067545C" w:rsidRPr="0067545C">
              <w:t xml:space="preserve"> trade for </w:t>
            </w:r>
            <w:r>
              <w:t>various resources</w:t>
            </w:r>
          </w:p>
          <w:p w14:paraId="47BA9DEE" w14:textId="77777777" w:rsidR="00293A3D" w:rsidRDefault="00293A3D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93A3D">
              <w:t xml:space="preserve">There is a </w:t>
            </w:r>
            <w:r w:rsidRPr="00293A3D">
              <w:rPr>
                <w:b/>
                <w:bCs/>
              </w:rPr>
              <w:t xml:space="preserve">gold bar </w:t>
            </w:r>
            <w:r w:rsidRPr="00293A3D">
              <w:t>on the table</w:t>
            </w:r>
          </w:p>
          <w:p w14:paraId="060A2010" w14:textId="18B0D6B0" w:rsidR="00293A3D" w:rsidRDefault="0071009A" w:rsidP="00B167FF">
            <w:pPr>
              <w:ind w:left="3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5328D84E" wp14:editId="1914DD8C">
                  <wp:extent cx="1918912" cy="2446020"/>
                  <wp:effectExtent l="0" t="0" r="571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3058" cy="2451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392894" w14:textId="55DC32EE" w:rsidR="00B167FF" w:rsidRPr="00293A3D" w:rsidRDefault="00B167FF" w:rsidP="00B167FF">
            <w:pPr>
              <w:pStyle w:val="Caption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  <w:r>
              <w:t xml:space="preserve">Figure </w:t>
            </w:r>
            <w:fldSimple w:instr=" SEQ Figure \* ARABIC ">
              <w:r>
                <w:rPr>
                  <w:noProof/>
                </w:rPr>
                <w:t>2</w:t>
              </w:r>
            </w:fldSimple>
            <w:r>
              <w:t xml:space="preserve">: </w:t>
            </w:r>
            <w:r>
              <w:rPr>
                <w:noProof/>
              </w:rPr>
              <w:t>Charlie, Gold Bar, and the Key. [1]</w:t>
            </w:r>
          </w:p>
        </w:tc>
      </w:tr>
      <w:tr w:rsidR="00724EB8" w14:paraId="6E30642B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7C50020" w14:textId="77777777" w:rsidR="00724EB8" w:rsidRPr="00316A96" w:rsidRDefault="00724EB8" w:rsidP="0007405A">
            <w:pPr>
              <w:jc w:val="center"/>
            </w:pPr>
            <w:r w:rsidRPr="00316A96">
              <w:t>4</w:t>
            </w:r>
          </w:p>
        </w:tc>
        <w:tc>
          <w:tcPr>
            <w:tcW w:w="10080" w:type="dxa"/>
          </w:tcPr>
          <w:p w14:paraId="1D1DE727" w14:textId="0D7C1C9E" w:rsidR="00724EB8" w:rsidRDefault="0071009A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 xml:space="preserve">The player uses </w:t>
            </w:r>
            <w:r w:rsidR="0067545C">
              <w:rPr>
                <w:lang w:eastAsia="zh-CN"/>
              </w:rPr>
              <w:t xml:space="preserve">the </w:t>
            </w:r>
            <w:r w:rsidR="0067545C" w:rsidRPr="00DE7602">
              <w:rPr>
                <w:b/>
                <w:bCs/>
                <w:lang w:eastAsia="zh-CN"/>
              </w:rPr>
              <w:t xml:space="preserve">key </w:t>
            </w:r>
            <w:r w:rsidRPr="00DE7602">
              <w:rPr>
                <w:b/>
                <w:bCs/>
                <w:lang w:eastAsia="zh-CN"/>
              </w:rPr>
              <w:t>given by Charlie</w:t>
            </w:r>
            <w:r>
              <w:rPr>
                <w:lang w:eastAsia="zh-CN"/>
              </w:rPr>
              <w:t xml:space="preserve"> to unlock the room on the left and enter</w:t>
            </w:r>
          </w:p>
          <w:p w14:paraId="212D38F7" w14:textId="1906246B" w:rsidR="00293A3D" w:rsidRDefault="0071009A" w:rsidP="00B167FF">
            <w:pPr>
              <w:ind w:left="3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1BAFE9D3" wp14:editId="3EACB0D2">
                  <wp:extent cx="2546470" cy="2308860"/>
                  <wp:effectExtent l="0" t="0" r="635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3411" cy="232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A2C370" w14:textId="4F4BF24D" w:rsidR="00B167FF" w:rsidRPr="00BB615D" w:rsidRDefault="00B167FF" w:rsidP="00B167FF">
            <w:pPr>
              <w:ind w:left="36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3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The Room on the Left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</w:tc>
      </w:tr>
      <w:tr w:rsidR="00724EB8" w:rsidRPr="005161BF" w14:paraId="43B16EDA" w14:textId="77777777" w:rsidTr="0007405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17FC692" w14:textId="77777777" w:rsidR="00724EB8" w:rsidRPr="00316A96" w:rsidRDefault="00724EB8" w:rsidP="0007405A">
            <w:pPr>
              <w:jc w:val="center"/>
            </w:pPr>
            <w:r w:rsidRPr="00316A96">
              <w:lastRenderedPageBreak/>
              <w:t>5</w:t>
            </w:r>
          </w:p>
        </w:tc>
        <w:tc>
          <w:tcPr>
            <w:tcW w:w="10080" w:type="dxa"/>
          </w:tcPr>
          <w:p w14:paraId="2DF1C01B" w14:textId="38A81F0A" w:rsidR="00724EB8" w:rsidRPr="005A6FB4" w:rsidRDefault="00B167FF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Using the key to unlock and e</w:t>
            </w:r>
            <w:r w:rsidR="00724EB8" w:rsidRPr="005A6FB4">
              <w:t>nter</w:t>
            </w:r>
            <w:r>
              <w:t xml:space="preserve"> </w:t>
            </w:r>
            <w:r w:rsidR="00724EB8" w:rsidRPr="005A6FB4">
              <w:t>the room</w:t>
            </w:r>
            <w:r w:rsidR="00724EB8">
              <w:t xml:space="preserve">, </w:t>
            </w:r>
            <w:r w:rsidR="00724EB8" w:rsidRPr="005A6FB4">
              <w:t xml:space="preserve">the player will pick up a </w:t>
            </w:r>
            <w:r w:rsidR="00724EB8" w:rsidRPr="0005052E">
              <w:rPr>
                <w:b/>
                <w:bCs/>
              </w:rPr>
              <w:t>10mm</w:t>
            </w:r>
            <w:r w:rsidR="00724EB8" w:rsidRPr="005A6FB4">
              <w:t xml:space="preserve">, some ammo, a </w:t>
            </w:r>
            <w:r w:rsidR="00724EB8" w:rsidRPr="0005052E">
              <w:rPr>
                <w:b/>
                <w:bCs/>
              </w:rPr>
              <w:t>combat knife</w:t>
            </w:r>
            <w:r w:rsidR="00724EB8" w:rsidRPr="005A6FB4">
              <w:t xml:space="preserve">, </w:t>
            </w:r>
            <w:r w:rsidR="00293A3D">
              <w:t xml:space="preserve">an </w:t>
            </w:r>
            <w:r w:rsidR="00293A3D" w:rsidRPr="00293A3D">
              <w:rPr>
                <w:b/>
                <w:bCs/>
              </w:rPr>
              <w:t>armor suit</w:t>
            </w:r>
            <w:r w:rsidR="00293A3D">
              <w:t xml:space="preserve">, </w:t>
            </w:r>
            <w:r w:rsidR="00724EB8" w:rsidRPr="005A6FB4">
              <w:t>and some bobby pins</w:t>
            </w:r>
          </w:p>
          <w:p w14:paraId="2E63A952" w14:textId="686399A6" w:rsidR="00724EB8" w:rsidRPr="0005052E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t>A</w:t>
            </w:r>
            <w:r w:rsidRPr="005A6FB4">
              <w:t xml:space="preserve"> note </w:t>
            </w:r>
            <w:r>
              <w:t>on the table hints the player to</w:t>
            </w:r>
            <w:r w:rsidRPr="005A6FB4">
              <w:t xml:space="preserve"> </w:t>
            </w:r>
            <w:r w:rsidRPr="0005052E">
              <w:rPr>
                <w:b/>
                <w:bCs/>
              </w:rPr>
              <w:t xml:space="preserve">push the </w:t>
            </w:r>
            <w:r w:rsidR="00293A3D">
              <w:rPr>
                <w:b/>
                <w:bCs/>
              </w:rPr>
              <w:t>frame</w:t>
            </w:r>
            <w:r w:rsidRPr="0005052E">
              <w:rPr>
                <w:b/>
                <w:bCs/>
              </w:rPr>
              <w:t xml:space="preserve"> on the wall</w:t>
            </w:r>
          </w:p>
          <w:p w14:paraId="37098A6C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A6FB4">
              <w:t>When the player pushes the painting, a hidden pathway is revealed</w:t>
            </w:r>
          </w:p>
          <w:p w14:paraId="296E9201" w14:textId="040005D2" w:rsidR="00293A3D" w:rsidRDefault="00DE7602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0FEBF6D9" wp14:editId="77610EEE">
                  <wp:extent cx="4335539" cy="2347977"/>
                  <wp:effectExtent l="0" t="0" r="825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3588" cy="2357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E0C730" w14:textId="41486033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4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Starting Gears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  <w:p w14:paraId="2979CFA4" w14:textId="057E66DF" w:rsidR="00293A3D" w:rsidRDefault="00DE7602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5D3D3BFF" wp14:editId="4626045D">
                  <wp:extent cx="2290697" cy="21717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517" cy="2174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637CA4" w14:textId="4518639D" w:rsidR="00B167FF" w:rsidRPr="00BB615D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5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Frame to be Pushed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</w:tc>
      </w:tr>
      <w:tr w:rsidR="00724EB8" w14:paraId="15A9061A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8F681C8" w14:textId="77777777" w:rsidR="00724EB8" w:rsidRPr="00316A96" w:rsidRDefault="00724EB8" w:rsidP="0007405A">
            <w:pPr>
              <w:jc w:val="center"/>
            </w:pPr>
            <w:r w:rsidRPr="00316A96">
              <w:t>6</w:t>
            </w:r>
          </w:p>
        </w:tc>
        <w:tc>
          <w:tcPr>
            <w:tcW w:w="10080" w:type="dxa"/>
          </w:tcPr>
          <w:p w14:paraId="73DD8E4D" w14:textId="2F1A294B" w:rsidR="00724EB8" w:rsidRPr="00BB615D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B615D">
              <w:t xml:space="preserve">In the hidden storage room, the player finds a </w:t>
            </w:r>
            <w:r w:rsidRPr="0005052E">
              <w:rPr>
                <w:b/>
                <w:bCs/>
              </w:rPr>
              <w:t>feral ghoul</w:t>
            </w:r>
            <w:r w:rsidRPr="00BB615D">
              <w:t xml:space="preserve"> </w:t>
            </w:r>
            <w:r w:rsidR="008F2C03">
              <w:t>roaming around</w:t>
            </w:r>
          </w:p>
        </w:tc>
      </w:tr>
      <w:tr w:rsidR="00724EB8" w:rsidRPr="0099234A" w14:paraId="773E67CE" w14:textId="77777777" w:rsidTr="0007405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05BDD1A" w14:textId="77777777" w:rsidR="00724EB8" w:rsidRPr="00316A96" w:rsidRDefault="00724EB8" w:rsidP="0007405A">
            <w:pPr>
              <w:jc w:val="center"/>
            </w:pPr>
            <w:r w:rsidRPr="00316A96">
              <w:t>7</w:t>
            </w:r>
          </w:p>
        </w:tc>
        <w:tc>
          <w:tcPr>
            <w:tcW w:w="10080" w:type="dxa"/>
          </w:tcPr>
          <w:p w14:paraId="2F3DF721" w14:textId="3181754F" w:rsidR="00724EB8" w:rsidRPr="00BB615D" w:rsidRDefault="0067545C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In the room behind, the player will f</w:t>
            </w:r>
            <w:r w:rsidR="00724EB8">
              <w:t xml:space="preserve">ind </w:t>
            </w:r>
            <w:r w:rsidR="00724EB8" w:rsidRPr="00BB615D">
              <w:t xml:space="preserve">a </w:t>
            </w:r>
            <w:r w:rsidR="00724EB8" w:rsidRPr="0005052E">
              <w:rPr>
                <w:b/>
                <w:bCs/>
              </w:rPr>
              <w:t>feral ghoul</w:t>
            </w:r>
            <w:r w:rsidR="00724EB8" w:rsidRPr="00BB615D">
              <w:t xml:space="preserve"> </w:t>
            </w:r>
            <w:r w:rsidR="008F2C03">
              <w:t xml:space="preserve">rushing out </w:t>
            </w:r>
            <w:r>
              <w:t xml:space="preserve">and a </w:t>
            </w:r>
            <w:r w:rsidRPr="0067545C">
              <w:rPr>
                <w:b/>
                <w:bCs/>
              </w:rPr>
              <w:t>gold bar</w:t>
            </w:r>
            <w:r>
              <w:t xml:space="preserve"> </w:t>
            </w:r>
            <w:r w:rsidR="00724EB8">
              <w:t xml:space="preserve">as well as </w:t>
            </w:r>
            <w:r w:rsidR="00293A3D">
              <w:t>some aids</w:t>
            </w:r>
            <w:r w:rsidR="00724EB8">
              <w:t xml:space="preserve"> </w:t>
            </w:r>
            <w:r w:rsidR="00724EB8" w:rsidRPr="00BB615D">
              <w:t>inside the room</w:t>
            </w:r>
          </w:p>
        </w:tc>
      </w:tr>
      <w:tr w:rsidR="00724EB8" w:rsidRPr="005161BF" w14:paraId="3F0DC9CC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0213A3B" w14:textId="77777777" w:rsidR="00724EB8" w:rsidRPr="00316A96" w:rsidRDefault="00724EB8" w:rsidP="0007405A">
            <w:pPr>
              <w:jc w:val="center"/>
            </w:pPr>
            <w:r w:rsidRPr="00316A96">
              <w:t>8</w:t>
            </w:r>
          </w:p>
        </w:tc>
        <w:tc>
          <w:tcPr>
            <w:tcW w:w="10080" w:type="dxa"/>
          </w:tcPr>
          <w:p w14:paraId="357D9D3D" w14:textId="19AEDF8A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B615D">
              <w:t>In the hidden storage room,</w:t>
            </w:r>
            <w:r>
              <w:t xml:space="preserve"> </w:t>
            </w:r>
            <w:r>
              <w:rPr>
                <w:rFonts w:hint="eastAsia"/>
                <w:lang w:eastAsia="zh-CN"/>
              </w:rPr>
              <w:t>th</w:t>
            </w:r>
            <w:r>
              <w:rPr>
                <w:lang w:eastAsia="zh-CN"/>
              </w:rPr>
              <w:t xml:space="preserve">e player </w:t>
            </w:r>
            <w:r w:rsidR="0067545C">
              <w:rPr>
                <w:lang w:eastAsia="zh-CN"/>
              </w:rPr>
              <w:t>will take the staircases down to the garage</w:t>
            </w:r>
          </w:p>
          <w:p w14:paraId="64C27AEF" w14:textId="23C0593B" w:rsidR="008F2C03" w:rsidRDefault="008F2C03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 xml:space="preserve">A </w:t>
            </w:r>
            <w:r w:rsidRPr="008F2C03">
              <w:rPr>
                <w:b/>
                <w:bCs/>
                <w:lang w:eastAsia="zh-CN"/>
              </w:rPr>
              <w:t>feral ghoul</w:t>
            </w:r>
            <w:r>
              <w:rPr>
                <w:lang w:eastAsia="zh-CN"/>
              </w:rPr>
              <w:t xml:space="preserve"> will drop down from above</w:t>
            </w:r>
          </w:p>
          <w:p w14:paraId="386CB804" w14:textId="77777777" w:rsidR="00B167FF" w:rsidRDefault="00B167FF" w:rsidP="00B167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43BD9666" w14:textId="77777777" w:rsidR="00B167FF" w:rsidRDefault="00B167FF" w:rsidP="00B167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0D03C9A" w14:textId="77777777" w:rsidR="00B167FF" w:rsidRDefault="00B167FF" w:rsidP="00B167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1C8AEFBA" w14:textId="77777777" w:rsidR="00B167FF" w:rsidRDefault="00B167FF" w:rsidP="00B167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4A9412A0" w14:textId="77777777" w:rsidR="00B167FF" w:rsidRDefault="00B167FF" w:rsidP="00B167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F1F9F7E" w14:textId="3B368AAD" w:rsidR="00B167FF" w:rsidRDefault="00B167FF" w:rsidP="00B167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5B8DCD50" w14:textId="6A0A4A5B" w:rsidR="00B167FF" w:rsidRDefault="00B167FF" w:rsidP="00B167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27D36C29" w14:textId="74E93855" w:rsidR="00B167FF" w:rsidRDefault="00B167FF" w:rsidP="00B167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223141C" w14:textId="06C73A23" w:rsidR="00B167FF" w:rsidRDefault="00B167FF" w:rsidP="00B167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05C3AE99" w14:textId="2D9B6FE0" w:rsidR="00B167FF" w:rsidRPr="00BB615D" w:rsidRDefault="00B167FF" w:rsidP="00B167F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24EB8" w:rsidRPr="005161BF" w14:paraId="685302A1" w14:textId="77777777" w:rsidTr="0007405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F036304" w14:textId="77777777" w:rsidR="00724EB8" w:rsidRPr="00316A96" w:rsidRDefault="00724EB8" w:rsidP="0007405A">
            <w:pPr>
              <w:jc w:val="center"/>
            </w:pPr>
            <w:r w:rsidRPr="00316A96">
              <w:lastRenderedPageBreak/>
              <w:t>9</w:t>
            </w:r>
          </w:p>
        </w:tc>
        <w:tc>
          <w:tcPr>
            <w:tcW w:w="10080" w:type="dxa"/>
          </w:tcPr>
          <w:p w14:paraId="0FFA4402" w14:textId="4C5F5113" w:rsidR="00724EB8" w:rsidRPr="001C57ED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A6FB4">
              <w:t xml:space="preserve">Inside the </w:t>
            </w:r>
            <w:r w:rsidRPr="0005052E">
              <w:rPr>
                <w:b/>
                <w:bCs/>
              </w:rPr>
              <w:t>garage</w:t>
            </w:r>
            <w:r w:rsidRPr="005A6FB4">
              <w:t xml:space="preserve">, the player is greeted with </w:t>
            </w:r>
            <w:r w:rsidR="001C57ED">
              <w:rPr>
                <w:b/>
                <w:bCs/>
              </w:rPr>
              <w:t>2</w:t>
            </w:r>
            <w:r w:rsidRPr="0005052E">
              <w:rPr>
                <w:b/>
                <w:bCs/>
              </w:rPr>
              <w:t xml:space="preserve"> roaming feral ghouls</w:t>
            </w:r>
          </w:p>
          <w:p w14:paraId="315C36A4" w14:textId="6EB2FB4E" w:rsidR="001C57ED" w:rsidRPr="001C57ED" w:rsidRDefault="001C57ED" w:rsidP="001C57ED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C57ED">
              <w:t>There is an ambush feral ghoul in the broken wall hole</w:t>
            </w:r>
          </w:p>
          <w:p w14:paraId="44CB0AC7" w14:textId="77777777" w:rsidR="00724EB8" w:rsidRPr="00293A3D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</w:t>
            </w:r>
            <w:r w:rsidRPr="005A6FB4">
              <w:t xml:space="preserve"> note on the table hints the player to </w:t>
            </w:r>
            <w:r w:rsidRPr="0005052E">
              <w:rPr>
                <w:b/>
                <w:bCs/>
              </w:rPr>
              <w:t xml:space="preserve">find 3 locked </w:t>
            </w:r>
            <w:r w:rsidR="00E03126">
              <w:rPr>
                <w:b/>
                <w:bCs/>
              </w:rPr>
              <w:t>safe</w:t>
            </w:r>
            <w:r w:rsidRPr="0005052E">
              <w:rPr>
                <w:b/>
                <w:bCs/>
              </w:rPr>
              <w:t>s near 3 paintings, each box contains the key to the next box, and the first key is on the table, and the last box contains the Lockpicking bobblehead (Grandpa Bo)</w:t>
            </w:r>
          </w:p>
          <w:p w14:paraId="0201A874" w14:textId="77777777" w:rsidR="00293A3D" w:rsidRDefault="00293A3D" w:rsidP="00293A3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7C4C3BA1" wp14:editId="139894A4">
                  <wp:extent cx="6263640" cy="2626360"/>
                  <wp:effectExtent l="0" t="0" r="3810" b="254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3640" cy="262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0FB302" w14:textId="75BEBCF4" w:rsidR="00B167FF" w:rsidRPr="005A6FB4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6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Hint and Lighthouse Key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</w:tc>
      </w:tr>
      <w:tr w:rsidR="00724EB8" w14:paraId="5419E33F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398CF73" w14:textId="77777777" w:rsidR="00724EB8" w:rsidRPr="00316A96" w:rsidRDefault="00724EB8" w:rsidP="0007405A">
            <w:pPr>
              <w:jc w:val="center"/>
            </w:pPr>
            <w:r w:rsidRPr="00316A96">
              <w:t>10</w:t>
            </w:r>
          </w:p>
        </w:tc>
        <w:tc>
          <w:tcPr>
            <w:tcW w:w="10080" w:type="dxa"/>
          </w:tcPr>
          <w:p w14:paraId="75EC56C0" w14:textId="77777777" w:rsidR="00724EB8" w:rsidRPr="00E03126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A6FB4">
              <w:t>By following the hint from note</w:t>
            </w:r>
            <w:r>
              <w:t xml:space="preserve">, </w:t>
            </w:r>
            <w:r w:rsidRPr="005A6FB4">
              <w:t xml:space="preserve">the player will find the first chest box </w:t>
            </w:r>
            <w:r w:rsidRPr="0005052E">
              <w:rPr>
                <w:b/>
                <w:bCs/>
              </w:rPr>
              <w:t>beneath the light tower painting</w:t>
            </w:r>
          </w:p>
          <w:p w14:paraId="0DD531CA" w14:textId="110F7496" w:rsidR="00E03126" w:rsidRDefault="00E03126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03126">
              <w:t xml:space="preserve">The player unlocks it with the </w:t>
            </w:r>
            <w:r w:rsidRPr="00E03126">
              <w:rPr>
                <w:b/>
                <w:bCs/>
              </w:rPr>
              <w:t xml:space="preserve">Lighthouse </w:t>
            </w:r>
            <w:r w:rsidR="001C57ED">
              <w:rPr>
                <w:b/>
                <w:bCs/>
              </w:rPr>
              <w:t xml:space="preserve">Safe </w:t>
            </w:r>
            <w:r w:rsidRPr="00E03126">
              <w:rPr>
                <w:b/>
                <w:bCs/>
              </w:rPr>
              <w:t>Key</w:t>
            </w:r>
            <w:r w:rsidRPr="00E03126">
              <w:t xml:space="preserve"> found on the table with the note</w:t>
            </w:r>
          </w:p>
          <w:p w14:paraId="40C95593" w14:textId="77777777" w:rsidR="00293A3D" w:rsidRDefault="00293A3D" w:rsidP="00B167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1D849919" wp14:editId="675EB76D">
                  <wp:extent cx="5123749" cy="3784790"/>
                  <wp:effectExtent l="0" t="0" r="1270" b="635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4847" cy="380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5B5D60" w14:textId="471A05F3" w:rsidR="00B167FF" w:rsidRPr="00E03126" w:rsidRDefault="00B167FF" w:rsidP="00B167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7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First Safe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</w:tc>
      </w:tr>
      <w:tr w:rsidR="00724EB8" w14:paraId="2BDB32E8" w14:textId="77777777" w:rsidTr="0007405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02FCAA5" w14:textId="77777777" w:rsidR="00724EB8" w:rsidRPr="00316A96" w:rsidRDefault="00724EB8" w:rsidP="0007405A">
            <w:pPr>
              <w:jc w:val="center"/>
            </w:pPr>
            <w:r w:rsidRPr="00316A96">
              <w:lastRenderedPageBreak/>
              <w:t>11</w:t>
            </w:r>
          </w:p>
        </w:tc>
        <w:tc>
          <w:tcPr>
            <w:tcW w:w="10080" w:type="dxa"/>
          </w:tcPr>
          <w:p w14:paraId="7B7A48C9" w14:textId="463E66F3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A6FB4">
              <w:t>By following the hint from the note</w:t>
            </w:r>
            <w:r>
              <w:t xml:space="preserve">, </w:t>
            </w:r>
            <w:r w:rsidRPr="005A6FB4">
              <w:t xml:space="preserve">the player will find the second </w:t>
            </w:r>
            <w:r w:rsidR="00E03126" w:rsidRPr="00E03126">
              <w:t xml:space="preserve">safe </w:t>
            </w:r>
            <w:r w:rsidR="00E03126" w:rsidRPr="00BE2553">
              <w:rPr>
                <w:b/>
                <w:bCs/>
              </w:rPr>
              <w:t>under a family painting</w:t>
            </w:r>
            <w:r w:rsidR="00E03126">
              <w:t xml:space="preserve"> </w:t>
            </w:r>
            <w:r w:rsidR="00E03126" w:rsidRPr="00E03126">
              <w:t>in the room behind a locked door (Novice)</w:t>
            </w:r>
          </w:p>
          <w:p w14:paraId="123FE691" w14:textId="1AAF95FC" w:rsidR="00E03126" w:rsidRPr="00E03126" w:rsidRDefault="00E03126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could either lockpick or find the key </w:t>
            </w:r>
            <w:r w:rsidR="001C57ED">
              <w:t>on the ground near the wall hole</w:t>
            </w:r>
          </w:p>
          <w:p w14:paraId="1CE32BA4" w14:textId="5961DD95" w:rsidR="00E03126" w:rsidRDefault="00E03126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03126">
              <w:t xml:space="preserve">The player unlocks </w:t>
            </w:r>
            <w:r>
              <w:t>the safe</w:t>
            </w:r>
            <w:r w:rsidRPr="00E03126">
              <w:t xml:space="preserve"> with </w:t>
            </w:r>
            <w:r w:rsidRPr="00E03126">
              <w:rPr>
                <w:b/>
                <w:bCs/>
              </w:rPr>
              <w:t>Family</w:t>
            </w:r>
            <w:r w:rsidR="001C57ED">
              <w:rPr>
                <w:b/>
                <w:bCs/>
              </w:rPr>
              <w:t xml:space="preserve"> Safe</w:t>
            </w:r>
            <w:r w:rsidRPr="00E03126">
              <w:rPr>
                <w:b/>
                <w:bCs/>
              </w:rPr>
              <w:t xml:space="preserve"> Key</w:t>
            </w:r>
            <w:r w:rsidRPr="00E03126">
              <w:t xml:space="preserve"> found </w:t>
            </w:r>
            <w:r>
              <w:t>in the previous safe</w:t>
            </w:r>
            <w:r w:rsidR="001C57ED">
              <w:t xml:space="preserve"> or lockpick (Novice)</w:t>
            </w:r>
          </w:p>
          <w:p w14:paraId="13EFA454" w14:textId="77777777" w:rsidR="00293A3D" w:rsidRDefault="00293A3D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53AB0E82" wp14:editId="08B02524">
                  <wp:extent cx="4370614" cy="4563533"/>
                  <wp:effectExtent l="0" t="0" r="0" b="889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0614" cy="4563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E5E662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8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Second Safe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  <w:p w14:paraId="65DDFA8F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7023CAA1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2782FEC7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0A4F0CFD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661E0F21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2674A58A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596F2A09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2C3D9786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36D1AA08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3131DB4B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5587FFC8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267F6851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08648C14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0D7F6AB4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1F92180C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25C8C69F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037E2818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1361E4E9" w14:textId="77777777" w:rsidR="00B167FF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noProof/>
                <w:color w:val="4F81BD" w:themeColor="accent1"/>
                <w:sz w:val="18"/>
                <w:szCs w:val="18"/>
              </w:rPr>
            </w:pPr>
          </w:p>
          <w:p w14:paraId="447DDEDA" w14:textId="19D4CA4E" w:rsidR="00B167FF" w:rsidRPr="005A6FB4" w:rsidRDefault="00B167FF" w:rsidP="00B167F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24EB8" w14:paraId="5E9B6B12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33CAAC0" w14:textId="77777777" w:rsidR="00724EB8" w:rsidRPr="00316A96" w:rsidRDefault="00724EB8" w:rsidP="0007405A">
            <w:pPr>
              <w:jc w:val="center"/>
            </w:pPr>
            <w:r w:rsidRPr="00316A96">
              <w:lastRenderedPageBreak/>
              <w:t>12</w:t>
            </w:r>
          </w:p>
        </w:tc>
        <w:tc>
          <w:tcPr>
            <w:tcW w:w="10080" w:type="dxa"/>
          </w:tcPr>
          <w:p w14:paraId="0A827041" w14:textId="2132F0AD" w:rsidR="00586006" w:rsidRDefault="00586006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unlocks the Security Door with </w:t>
            </w:r>
            <w:r w:rsidRPr="00586006">
              <w:rPr>
                <w:b/>
                <w:bCs/>
              </w:rPr>
              <w:t>Security Door Key</w:t>
            </w:r>
            <w:r>
              <w:t xml:space="preserve"> found in the family safe</w:t>
            </w:r>
          </w:p>
          <w:p w14:paraId="2A268776" w14:textId="1FF8FCC4" w:rsidR="00724EB8" w:rsidRPr="00E03126" w:rsidRDefault="00586006" w:rsidP="00586006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Inside the room, </w:t>
            </w:r>
            <w:r w:rsidR="00724EB8" w:rsidRPr="005A6FB4">
              <w:t xml:space="preserve">the player will find the last </w:t>
            </w:r>
            <w:r w:rsidR="00B167FF">
              <w:t>safe</w:t>
            </w:r>
            <w:r w:rsidR="00724EB8" w:rsidRPr="005A6FB4">
              <w:t xml:space="preserve"> </w:t>
            </w:r>
            <w:r>
              <w:t>on behind a wall</w:t>
            </w:r>
            <w:r w:rsidR="00724EB8" w:rsidRPr="005A6FB4">
              <w:t xml:space="preserve"> after </w:t>
            </w:r>
            <w:r w:rsidR="00724EB8" w:rsidRPr="0005052E">
              <w:rPr>
                <w:b/>
                <w:bCs/>
              </w:rPr>
              <w:t>pushing a woman painting</w:t>
            </w:r>
          </w:p>
          <w:p w14:paraId="5648D215" w14:textId="77777777" w:rsidR="00E03126" w:rsidRPr="00E03126" w:rsidRDefault="00E03126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03126">
              <w:t xml:space="preserve">The wall will rotate and reveal the </w:t>
            </w:r>
            <w:r w:rsidRPr="00586006">
              <w:rPr>
                <w:b/>
                <w:bCs/>
              </w:rPr>
              <w:t>last safe</w:t>
            </w:r>
          </w:p>
          <w:p w14:paraId="6BC4392D" w14:textId="1A31D67E" w:rsidR="00E03126" w:rsidRDefault="00E03126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E03126">
              <w:t xml:space="preserve">The player </w:t>
            </w:r>
            <w:r w:rsidR="00586006">
              <w:t>lockpicks (Novice) the final safe open</w:t>
            </w:r>
          </w:p>
          <w:p w14:paraId="4B4C5269" w14:textId="6F23C905" w:rsidR="00C16210" w:rsidRDefault="00C16210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There is a </w:t>
            </w:r>
            <w:r w:rsidRPr="00C16210">
              <w:rPr>
                <w:b/>
                <w:bCs/>
              </w:rPr>
              <w:t>gold bar</w:t>
            </w:r>
            <w:r>
              <w:t xml:space="preserve"> in the hidden room behind</w:t>
            </w:r>
          </w:p>
          <w:p w14:paraId="26929E86" w14:textId="211DDA42" w:rsidR="00293A3D" w:rsidRDefault="001C57ED" w:rsidP="00B167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114AE4A8" wp14:editId="6823285B">
                  <wp:extent cx="2903099" cy="320802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265" cy="3211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F915D0" w14:textId="483EC0A9" w:rsidR="00B167FF" w:rsidRDefault="00B167FF" w:rsidP="00B167F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9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Woman Painting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  <w:p w14:paraId="2E895412" w14:textId="1E489822" w:rsidR="00293A3D" w:rsidRDefault="00C16210" w:rsidP="001E4B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620110A3" wp14:editId="1958AD01">
                  <wp:extent cx="2064033" cy="3672840"/>
                  <wp:effectExtent l="0" t="0" r="0" b="381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7167" cy="3678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6F51A2" w14:textId="04FE6DA1" w:rsidR="001E4B1A" w:rsidRPr="005A6FB4" w:rsidRDefault="001E4B1A" w:rsidP="0058600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10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Safe Behind the Painting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</w:tc>
      </w:tr>
      <w:tr w:rsidR="00724EB8" w14:paraId="23B086BA" w14:textId="77777777" w:rsidTr="0007405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B678CBA" w14:textId="77777777" w:rsidR="00724EB8" w:rsidRPr="00316A96" w:rsidRDefault="00724EB8" w:rsidP="0007405A">
            <w:pPr>
              <w:jc w:val="center"/>
            </w:pPr>
            <w:r w:rsidRPr="00316A96">
              <w:lastRenderedPageBreak/>
              <w:t>13</w:t>
            </w:r>
          </w:p>
        </w:tc>
        <w:tc>
          <w:tcPr>
            <w:tcW w:w="10080" w:type="dxa"/>
          </w:tcPr>
          <w:p w14:paraId="1E8E605D" w14:textId="2FC06267" w:rsidR="00724EB8" w:rsidRPr="005A6FB4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A6FB4">
              <w:t>After finding the bobblehead inside the last</w:t>
            </w:r>
            <w:r w:rsidR="00E03126">
              <w:t xml:space="preserve"> safe</w:t>
            </w:r>
            <w:r w:rsidRPr="005A6FB4">
              <w:t>, Grandpa Bo will talk to the player about the family</w:t>
            </w:r>
            <w:r>
              <w:t xml:space="preserve"> </w:t>
            </w:r>
          </w:p>
          <w:p w14:paraId="57138A61" w14:textId="6AC82D09" w:rsidR="00724EB8" w:rsidRPr="005A6FB4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A6FB4">
              <w:t>After conversation, the player will pick up the bobblehead</w:t>
            </w:r>
            <w:r>
              <w:t xml:space="preserve"> </w:t>
            </w:r>
            <w:r w:rsidR="0049479E">
              <w:t>which acts as the</w:t>
            </w:r>
            <w:r>
              <w:t xml:space="preserve"> </w:t>
            </w:r>
            <w:r w:rsidRPr="0005052E">
              <w:rPr>
                <w:b/>
                <w:bCs/>
              </w:rPr>
              <w:t>key</w:t>
            </w:r>
            <w:r>
              <w:t xml:space="preserve"> to the next area</w:t>
            </w:r>
          </w:p>
        </w:tc>
      </w:tr>
      <w:tr w:rsidR="00724EB8" w14:paraId="674E8224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62D5F18" w14:textId="77777777" w:rsidR="00724EB8" w:rsidRPr="00316A96" w:rsidRDefault="00724EB8" w:rsidP="0007405A">
            <w:pPr>
              <w:jc w:val="center"/>
            </w:pPr>
            <w:r w:rsidRPr="00316A96">
              <w:t>14</w:t>
            </w:r>
          </w:p>
        </w:tc>
        <w:tc>
          <w:tcPr>
            <w:tcW w:w="10080" w:type="dxa"/>
          </w:tcPr>
          <w:p w14:paraId="55A5E72C" w14:textId="11E24038" w:rsidR="00724EB8" w:rsidRPr="005A6FB4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Unlocking</w:t>
            </w:r>
            <w:r w:rsidRPr="005A6FB4">
              <w:t xml:space="preserve"> the hallway behind the </w:t>
            </w:r>
            <w:r w:rsidRPr="0005052E">
              <w:rPr>
                <w:b/>
                <w:bCs/>
              </w:rPr>
              <w:t>locked door</w:t>
            </w:r>
            <w:r w:rsidRPr="005A6FB4">
              <w:t xml:space="preserve">, the player will defeat </w:t>
            </w:r>
            <w:r w:rsidR="0049479E">
              <w:rPr>
                <w:b/>
                <w:bCs/>
              </w:rPr>
              <w:t>2</w:t>
            </w:r>
            <w:r w:rsidRPr="0005052E">
              <w:rPr>
                <w:b/>
                <w:bCs/>
              </w:rPr>
              <w:t xml:space="preserve"> </w:t>
            </w:r>
            <w:r w:rsidR="0049479E">
              <w:rPr>
                <w:b/>
                <w:bCs/>
              </w:rPr>
              <w:t xml:space="preserve">ambushing </w:t>
            </w:r>
            <w:r w:rsidRPr="0005052E">
              <w:rPr>
                <w:b/>
                <w:bCs/>
              </w:rPr>
              <w:t>feral ghoul</w:t>
            </w:r>
            <w:r w:rsidR="0049479E">
              <w:rPr>
                <w:b/>
                <w:bCs/>
              </w:rPr>
              <w:t>s</w:t>
            </w:r>
          </w:p>
          <w:p w14:paraId="1A0F818A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A6FB4">
              <w:t>At the end</w:t>
            </w:r>
            <w:r>
              <w:t xml:space="preserve"> of the </w:t>
            </w:r>
            <w:r w:rsidR="0049479E">
              <w:t>hallway</w:t>
            </w:r>
            <w:r w:rsidRPr="005A6FB4">
              <w:t xml:space="preserve">, the player will open </w:t>
            </w:r>
            <w:r w:rsidRPr="0005052E">
              <w:rPr>
                <w:b/>
                <w:bCs/>
              </w:rPr>
              <w:t xml:space="preserve">a </w:t>
            </w:r>
            <w:r w:rsidR="0049479E">
              <w:rPr>
                <w:b/>
                <w:bCs/>
              </w:rPr>
              <w:t>chained door</w:t>
            </w:r>
            <w:r w:rsidRPr="005A6FB4">
              <w:t>, which brings the player back at the main lobby</w:t>
            </w:r>
          </w:p>
          <w:p w14:paraId="716F67C6" w14:textId="6040DAB2" w:rsidR="00A2303C" w:rsidRDefault="00586006" w:rsidP="001E4B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3312CDB5" wp14:editId="7A5DEAF7">
                  <wp:extent cx="3336845" cy="255270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1903" cy="2556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A25973" w14:textId="37E6A5B2" w:rsidR="001E4B1A" w:rsidRPr="005A6FB4" w:rsidRDefault="001E4B1A" w:rsidP="001E4B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11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Shortcut Entrance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</w:tc>
      </w:tr>
      <w:tr w:rsidR="00724EB8" w14:paraId="71D5205A" w14:textId="77777777" w:rsidTr="0007405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9E39876" w14:textId="77777777" w:rsidR="00724EB8" w:rsidRPr="00316A96" w:rsidRDefault="00724EB8" w:rsidP="0007405A">
            <w:pPr>
              <w:jc w:val="center"/>
            </w:pPr>
            <w:r w:rsidRPr="00316A96">
              <w:t>15</w:t>
            </w:r>
          </w:p>
        </w:tc>
        <w:tc>
          <w:tcPr>
            <w:tcW w:w="10080" w:type="dxa"/>
          </w:tcPr>
          <w:p w14:paraId="145C6A77" w14:textId="5DA9D6FD" w:rsidR="00724EB8" w:rsidRPr="00102721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With the newly found key, the player can now enter the </w:t>
            </w:r>
            <w:r w:rsidRPr="0005052E">
              <w:rPr>
                <w:b/>
                <w:bCs/>
              </w:rPr>
              <w:t>dining room area</w:t>
            </w:r>
            <w:r w:rsidR="001E4B1A">
              <w:rPr>
                <w:b/>
                <w:bCs/>
              </w:rPr>
              <w:t xml:space="preserve"> </w:t>
            </w:r>
            <w:r w:rsidR="001E4B1A" w:rsidRPr="001E4B1A">
              <w:t>from the lobby</w:t>
            </w:r>
          </w:p>
          <w:p w14:paraId="3DBD6BD0" w14:textId="77777777" w:rsidR="00102721" w:rsidRDefault="00102721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2721">
              <w:t>In the dining room, the player can see Medicine bobblehead (Mother Eva) on the other side’s kitchen area</w:t>
            </w:r>
          </w:p>
          <w:p w14:paraId="1D988C47" w14:textId="5847B693" w:rsidR="00A2303C" w:rsidRDefault="00586006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5233FCEB" wp14:editId="41DAF013">
                  <wp:extent cx="2045784" cy="2606040"/>
                  <wp:effectExtent l="0" t="0" r="0" b="381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386" cy="2608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5CCA99" w14:textId="169B8AD8" w:rsidR="001E4B1A" w:rsidRPr="00102721" w:rsidRDefault="001E4B1A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12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Dining Room Area Entrance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</w:tc>
      </w:tr>
      <w:tr w:rsidR="00724EB8" w14:paraId="3CA8620C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847158F" w14:textId="77777777" w:rsidR="00724EB8" w:rsidRPr="00316A96" w:rsidRDefault="00724EB8" w:rsidP="0007405A">
            <w:pPr>
              <w:jc w:val="center"/>
            </w:pPr>
            <w:r w:rsidRPr="00316A96">
              <w:t>16</w:t>
            </w:r>
          </w:p>
        </w:tc>
        <w:tc>
          <w:tcPr>
            <w:tcW w:w="10080" w:type="dxa"/>
          </w:tcPr>
          <w:p w14:paraId="7A12C1F9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Through the </w:t>
            </w:r>
            <w:r w:rsidRPr="0005052E">
              <w:rPr>
                <w:b/>
                <w:bCs/>
              </w:rPr>
              <w:t>dining room</w:t>
            </w:r>
            <w:r>
              <w:t xml:space="preserve">, the player enters the </w:t>
            </w:r>
            <w:r w:rsidRPr="0005052E">
              <w:rPr>
                <w:b/>
                <w:bCs/>
              </w:rPr>
              <w:t>garden area</w:t>
            </w:r>
            <w:r>
              <w:t xml:space="preserve"> </w:t>
            </w:r>
            <w:proofErr w:type="gramStart"/>
            <w:r>
              <w:t>in order to</w:t>
            </w:r>
            <w:proofErr w:type="gramEnd"/>
            <w:r>
              <w:t xml:space="preserve"> loop back to the </w:t>
            </w:r>
            <w:r w:rsidRPr="0005052E">
              <w:rPr>
                <w:b/>
                <w:bCs/>
              </w:rPr>
              <w:t>kitchen</w:t>
            </w:r>
          </w:p>
        </w:tc>
      </w:tr>
      <w:tr w:rsidR="00724EB8" w14:paraId="48326E7A" w14:textId="77777777" w:rsidTr="0007405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2C6321D" w14:textId="77777777" w:rsidR="00724EB8" w:rsidRPr="00316A96" w:rsidRDefault="00724EB8" w:rsidP="0007405A">
            <w:pPr>
              <w:jc w:val="center"/>
            </w:pPr>
            <w:r w:rsidRPr="00316A96">
              <w:t>17</w:t>
            </w:r>
          </w:p>
        </w:tc>
        <w:tc>
          <w:tcPr>
            <w:tcW w:w="10080" w:type="dxa"/>
          </w:tcPr>
          <w:p w14:paraId="287D4E84" w14:textId="1EE847FF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garden area contains </w:t>
            </w:r>
            <w:r w:rsidRPr="0005052E">
              <w:rPr>
                <w:b/>
                <w:bCs/>
              </w:rPr>
              <w:t>toxic gas</w:t>
            </w:r>
            <w:r w:rsidR="00102721">
              <w:rPr>
                <w:b/>
                <w:bCs/>
              </w:rPr>
              <w:t xml:space="preserve"> </w:t>
            </w:r>
            <w:r w:rsidR="00102721" w:rsidRPr="00102721">
              <w:t xml:space="preserve">slowly </w:t>
            </w:r>
            <w:r w:rsidR="00102721">
              <w:t>causing radiation damage to the player</w:t>
            </w:r>
          </w:p>
          <w:p w14:paraId="6A39D878" w14:textId="12F471AB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When the player continues to advance, the player will see </w:t>
            </w:r>
            <w:r w:rsidRPr="0005052E">
              <w:rPr>
                <w:b/>
                <w:bCs/>
              </w:rPr>
              <w:t>1 feral ghoul</w:t>
            </w:r>
            <w:r>
              <w:t xml:space="preserve"> roaming around and </w:t>
            </w:r>
            <w:r w:rsidR="00F92BFD" w:rsidRPr="00F92BFD">
              <w:rPr>
                <w:b/>
                <w:bCs/>
              </w:rPr>
              <w:t>1 bloat fly</w:t>
            </w:r>
            <w:r w:rsidR="00F92BFD">
              <w:t xml:space="preserve"> rushing out</w:t>
            </w:r>
          </w:p>
        </w:tc>
      </w:tr>
      <w:tr w:rsidR="00724EB8" w14:paraId="409AA030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1C513F6" w14:textId="77777777" w:rsidR="00724EB8" w:rsidRPr="00316A96" w:rsidRDefault="00724EB8" w:rsidP="0007405A">
            <w:pPr>
              <w:jc w:val="center"/>
            </w:pPr>
            <w:r w:rsidRPr="00316A96">
              <w:t>18</w:t>
            </w:r>
          </w:p>
        </w:tc>
        <w:tc>
          <w:tcPr>
            <w:tcW w:w="10080" w:type="dxa"/>
          </w:tcPr>
          <w:p w14:paraId="109BB5D0" w14:textId="68F85B82" w:rsidR="00724EB8" w:rsidRDefault="00724EB8" w:rsidP="00F92BFD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Continuing move forward the player </w:t>
            </w:r>
            <w:r w:rsidR="00F92BFD">
              <w:t xml:space="preserve">can pick up some </w:t>
            </w:r>
            <w:proofErr w:type="spellStart"/>
            <w:r w:rsidR="00F92BFD">
              <w:t>radaway</w:t>
            </w:r>
            <w:proofErr w:type="spellEnd"/>
            <w:r w:rsidR="00F92BFD">
              <w:t xml:space="preserve"> on the left side with </w:t>
            </w:r>
            <w:r w:rsidR="00F92BFD" w:rsidRPr="00F92BFD">
              <w:rPr>
                <w:b/>
                <w:bCs/>
              </w:rPr>
              <w:t>an ambushing feral ghoul</w:t>
            </w:r>
          </w:p>
        </w:tc>
      </w:tr>
      <w:tr w:rsidR="00724EB8" w14:paraId="4D10CC33" w14:textId="77777777" w:rsidTr="0007405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700310D" w14:textId="77777777" w:rsidR="00724EB8" w:rsidRPr="00316A96" w:rsidRDefault="00724EB8" w:rsidP="0007405A">
            <w:pPr>
              <w:jc w:val="center"/>
            </w:pPr>
            <w:r w:rsidRPr="00316A96">
              <w:lastRenderedPageBreak/>
              <w:t>19</w:t>
            </w:r>
          </w:p>
        </w:tc>
        <w:tc>
          <w:tcPr>
            <w:tcW w:w="10080" w:type="dxa"/>
          </w:tcPr>
          <w:p w14:paraId="2D666A82" w14:textId="67E4E929" w:rsidR="00724EB8" w:rsidRDefault="00F92BFD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Continuing down the main path, 1 feral ghoul will be drop down from the catwalk, and </w:t>
            </w:r>
            <w:r w:rsidRPr="00F92BFD">
              <w:rPr>
                <w:b/>
                <w:bCs/>
              </w:rPr>
              <w:t>1 bloat fly</w:t>
            </w:r>
            <w:r>
              <w:t xml:space="preserve"> rushing out</w:t>
            </w:r>
          </w:p>
        </w:tc>
      </w:tr>
      <w:tr w:rsidR="00724EB8" w14:paraId="1321BE13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876AB9A" w14:textId="77777777" w:rsidR="00724EB8" w:rsidRPr="00316A96" w:rsidRDefault="00724EB8" w:rsidP="0007405A">
            <w:pPr>
              <w:jc w:val="center"/>
            </w:pPr>
            <w:r w:rsidRPr="00316A96">
              <w:t>20</w:t>
            </w:r>
          </w:p>
        </w:tc>
        <w:tc>
          <w:tcPr>
            <w:tcW w:w="10080" w:type="dxa"/>
          </w:tcPr>
          <w:p w14:paraId="1BA1FC14" w14:textId="39F6E1A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One the left side of the garden wall, there is</w:t>
            </w:r>
            <w:r w:rsidR="00102721">
              <w:t xml:space="preserve"> a room</w:t>
            </w:r>
          </w:p>
          <w:p w14:paraId="30504988" w14:textId="3F744950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room contains </w:t>
            </w:r>
            <w:r w:rsidR="00F92BFD">
              <w:rPr>
                <w:b/>
                <w:bCs/>
              </w:rPr>
              <w:t>2</w:t>
            </w:r>
            <w:r w:rsidR="00F92BFD" w:rsidRPr="00F92BFD">
              <w:rPr>
                <w:b/>
                <w:bCs/>
              </w:rPr>
              <w:t xml:space="preserve"> bloat fl</w:t>
            </w:r>
            <w:r w:rsidR="00F92BFD">
              <w:rPr>
                <w:b/>
                <w:bCs/>
              </w:rPr>
              <w:t>ies</w:t>
            </w:r>
            <w:r w:rsidR="00A2303C">
              <w:t xml:space="preserve">, </w:t>
            </w:r>
            <w:r w:rsidR="00F92BFD">
              <w:t>2</w:t>
            </w:r>
            <w:r w:rsidR="00A2303C">
              <w:t xml:space="preserve"> </w:t>
            </w:r>
            <w:proofErr w:type="spellStart"/>
            <w:r w:rsidR="00A2303C">
              <w:t>radaway</w:t>
            </w:r>
            <w:r w:rsidR="00F92BFD">
              <w:t>s</w:t>
            </w:r>
            <w:proofErr w:type="spellEnd"/>
            <w:r w:rsidR="00A2303C">
              <w:t xml:space="preserve">, and </w:t>
            </w:r>
            <w:r w:rsidR="00A2303C" w:rsidRPr="00A2303C">
              <w:rPr>
                <w:b/>
                <w:bCs/>
              </w:rPr>
              <w:t>a gold bar</w:t>
            </w:r>
          </w:p>
        </w:tc>
      </w:tr>
      <w:tr w:rsidR="00724EB8" w14:paraId="53087EE9" w14:textId="77777777" w:rsidTr="0007405A">
        <w:trPr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085A650" w14:textId="77777777" w:rsidR="00724EB8" w:rsidRPr="00316A96" w:rsidRDefault="00724EB8" w:rsidP="0007405A">
            <w:pPr>
              <w:jc w:val="center"/>
            </w:pPr>
            <w:r w:rsidRPr="00316A96">
              <w:t>21</w:t>
            </w:r>
          </w:p>
        </w:tc>
        <w:tc>
          <w:tcPr>
            <w:tcW w:w="10080" w:type="dxa"/>
          </w:tcPr>
          <w:p w14:paraId="724A0282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At the end of the garden, the player will find a control room with a </w:t>
            </w:r>
            <w:r w:rsidRPr="0005052E">
              <w:rPr>
                <w:b/>
                <w:bCs/>
              </w:rPr>
              <w:t>terminal</w:t>
            </w:r>
          </w:p>
          <w:p w14:paraId="1C4F1EF4" w14:textId="618613B2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will pick up a </w:t>
            </w:r>
            <w:r w:rsidRPr="0005052E">
              <w:rPr>
                <w:b/>
                <w:bCs/>
              </w:rPr>
              <w:t>shotgun</w:t>
            </w:r>
            <w:r>
              <w:t xml:space="preserve"> </w:t>
            </w:r>
            <w:r w:rsidR="00102721">
              <w:t xml:space="preserve">from the case </w:t>
            </w:r>
            <w:r>
              <w:t>in this room</w:t>
            </w:r>
            <w:r w:rsidR="00A2303C">
              <w:t xml:space="preserve"> as well as some ammos and aids</w:t>
            </w:r>
          </w:p>
          <w:p w14:paraId="126C56E0" w14:textId="77777777" w:rsidR="00724EB8" w:rsidRPr="00A2303C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will use the terminal to </w:t>
            </w:r>
            <w:r w:rsidRPr="0005052E">
              <w:rPr>
                <w:b/>
                <w:bCs/>
              </w:rPr>
              <w:t>stop the toxic gas</w:t>
            </w:r>
            <w:r>
              <w:t xml:space="preserve"> and </w:t>
            </w:r>
            <w:r w:rsidRPr="0005052E">
              <w:rPr>
                <w:b/>
                <w:bCs/>
              </w:rPr>
              <w:t>open the exit door</w:t>
            </w:r>
          </w:p>
          <w:p w14:paraId="2BA9D425" w14:textId="77777777" w:rsidR="00A2303C" w:rsidRDefault="00A2303C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03467317" wp14:editId="1C9E00B9">
                  <wp:extent cx="3874191" cy="2803918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2044" cy="2809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33582" w14:textId="344AED1D" w:rsidR="001E4B1A" w:rsidRDefault="001E4B1A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13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Shotgun and Other Resrouces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</w:tc>
      </w:tr>
      <w:tr w:rsidR="00724EB8" w14:paraId="2B7BA347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7F9A3D0" w14:textId="77777777" w:rsidR="00724EB8" w:rsidRPr="00316A96" w:rsidRDefault="00724EB8" w:rsidP="0007405A">
            <w:pPr>
              <w:jc w:val="center"/>
            </w:pPr>
            <w:r w:rsidRPr="00316A96">
              <w:t>22</w:t>
            </w:r>
          </w:p>
        </w:tc>
        <w:tc>
          <w:tcPr>
            <w:tcW w:w="10080" w:type="dxa"/>
          </w:tcPr>
          <w:p w14:paraId="0F0E1D03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Exiting the control room, the player once again finds the </w:t>
            </w:r>
            <w:r w:rsidRPr="00E954E2">
              <w:rPr>
                <w:b/>
                <w:bCs/>
              </w:rPr>
              <w:t>path is blocked</w:t>
            </w:r>
            <w:r>
              <w:t xml:space="preserve">, and the player will take the staircase to the </w:t>
            </w:r>
            <w:r w:rsidRPr="00E954E2">
              <w:rPr>
                <w:b/>
                <w:bCs/>
              </w:rPr>
              <w:t>catwalks</w:t>
            </w:r>
          </w:p>
        </w:tc>
      </w:tr>
      <w:tr w:rsidR="00724EB8" w14:paraId="3460902E" w14:textId="77777777" w:rsidTr="0007405A">
        <w:trPr>
          <w:trHeight w:val="1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133B48F" w14:textId="77777777" w:rsidR="00724EB8" w:rsidRPr="00316A96" w:rsidRDefault="00724EB8" w:rsidP="0007405A">
            <w:pPr>
              <w:jc w:val="center"/>
            </w:pPr>
            <w:r w:rsidRPr="00316A96">
              <w:t>23</w:t>
            </w:r>
          </w:p>
        </w:tc>
        <w:tc>
          <w:tcPr>
            <w:tcW w:w="10080" w:type="dxa"/>
          </w:tcPr>
          <w:p w14:paraId="77A29CA6" w14:textId="54CC9930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lang w:eastAsia="zh-CN"/>
              </w:rPr>
              <w:t>Moving forward,</w:t>
            </w:r>
            <w:r>
              <w:t xml:space="preserve"> the player will greet with </w:t>
            </w:r>
            <w:r w:rsidR="00933247">
              <w:rPr>
                <w:b/>
                <w:bCs/>
              </w:rPr>
              <w:t>1 bloat fly</w:t>
            </w:r>
            <w:r>
              <w:t xml:space="preserve">, and </w:t>
            </w:r>
            <w:r w:rsidRPr="00E954E2">
              <w:rPr>
                <w:b/>
                <w:bCs/>
              </w:rPr>
              <w:t>1 feral ghoul</w:t>
            </w:r>
            <w:r>
              <w:t xml:space="preserve"> </w:t>
            </w:r>
            <w:r w:rsidR="00933247">
              <w:t>rushing out</w:t>
            </w:r>
          </w:p>
        </w:tc>
      </w:tr>
      <w:tr w:rsidR="00724EB8" w14:paraId="5296E439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788028F" w14:textId="77777777" w:rsidR="00724EB8" w:rsidRPr="00316A96" w:rsidRDefault="00724EB8" w:rsidP="0007405A">
            <w:pPr>
              <w:jc w:val="center"/>
            </w:pPr>
            <w:r w:rsidRPr="00316A96">
              <w:t>24</w:t>
            </w:r>
          </w:p>
        </w:tc>
        <w:tc>
          <w:tcPr>
            <w:tcW w:w="10080" w:type="dxa"/>
          </w:tcPr>
          <w:p w14:paraId="37D71D96" w14:textId="29149139" w:rsidR="001E4B1A" w:rsidRDefault="00724EB8" w:rsidP="001E4B1A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Continuing forward, the player will </w:t>
            </w:r>
            <w:r w:rsidR="00933247">
              <w:t xml:space="preserve">be </w:t>
            </w:r>
            <w:r w:rsidR="00933247" w:rsidRPr="00933247">
              <w:rPr>
                <w:b/>
                <w:bCs/>
              </w:rPr>
              <w:t>1 feral ghoul</w:t>
            </w:r>
            <w:r w:rsidR="00933247">
              <w:t xml:space="preserve"> rushing out from the corner</w:t>
            </w:r>
          </w:p>
        </w:tc>
      </w:tr>
      <w:tr w:rsidR="00724EB8" w14:paraId="6885C8EA" w14:textId="77777777" w:rsidTr="0007405A">
        <w:trPr>
          <w:trHeight w:val="6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01BE4BA8" w14:textId="77777777" w:rsidR="00724EB8" w:rsidRPr="00316A96" w:rsidRDefault="00724EB8" w:rsidP="0007405A">
            <w:pPr>
              <w:jc w:val="center"/>
            </w:pPr>
            <w:r w:rsidRPr="00316A96">
              <w:t>25</w:t>
            </w:r>
          </w:p>
        </w:tc>
        <w:tc>
          <w:tcPr>
            <w:tcW w:w="10080" w:type="dxa"/>
          </w:tcPr>
          <w:p w14:paraId="3B571789" w14:textId="765D3720" w:rsidR="00933247" w:rsidRDefault="00933247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Continuing forward, </w:t>
            </w:r>
            <w:r w:rsidRPr="00933247">
              <w:rPr>
                <w:b/>
                <w:bCs/>
              </w:rPr>
              <w:t>2 feral ghouls</w:t>
            </w:r>
            <w:r>
              <w:t xml:space="preserve"> will be rushing up from the staircases and </w:t>
            </w:r>
            <w:r w:rsidRPr="00933247">
              <w:rPr>
                <w:b/>
                <w:bCs/>
              </w:rPr>
              <w:t>2 bloat flies</w:t>
            </w:r>
            <w:r>
              <w:t xml:space="preserve"> come out</w:t>
            </w:r>
          </w:p>
          <w:p w14:paraId="14452829" w14:textId="13EE8162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After taking care o</w:t>
            </w:r>
            <w:r w:rsidR="00933247">
              <w:t>f them</w:t>
            </w:r>
            <w:r>
              <w:t xml:space="preserve">, the player will </w:t>
            </w:r>
            <w:r w:rsidR="00933247">
              <w:t xml:space="preserve">hack the terminal to </w:t>
            </w:r>
            <w:r>
              <w:t>exit the garden,</w:t>
            </w:r>
            <w:r w:rsidR="00102721">
              <w:t xml:space="preserve"> take the staircase down,</w:t>
            </w:r>
            <w:r>
              <w:t xml:space="preserve"> and enter kitchen area</w:t>
            </w:r>
          </w:p>
          <w:p w14:paraId="56C9061F" w14:textId="3B15C462" w:rsidR="00A2303C" w:rsidRDefault="009B4314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4D1BC11D" wp14:editId="7F3F53A5">
                  <wp:extent cx="3154260" cy="2380725"/>
                  <wp:effectExtent l="0" t="0" r="8255" b="63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0918" cy="2385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69238D" w14:textId="46147C6B" w:rsidR="001E4B1A" w:rsidRDefault="001E4B1A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14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Garden Exit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</w:tc>
      </w:tr>
      <w:tr w:rsidR="00724EB8" w14:paraId="6795F37F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F79B11E" w14:textId="77777777" w:rsidR="00724EB8" w:rsidRPr="00316A96" w:rsidRDefault="00724EB8" w:rsidP="0007405A">
            <w:pPr>
              <w:jc w:val="center"/>
            </w:pPr>
            <w:r w:rsidRPr="00316A96">
              <w:lastRenderedPageBreak/>
              <w:t>26</w:t>
            </w:r>
          </w:p>
        </w:tc>
        <w:tc>
          <w:tcPr>
            <w:tcW w:w="10080" w:type="dxa"/>
          </w:tcPr>
          <w:p w14:paraId="2A8CAC42" w14:textId="237CEA66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Inside the kitchen area, the player will pick up the </w:t>
            </w:r>
            <w:r w:rsidRPr="00E954E2">
              <w:rPr>
                <w:b/>
                <w:bCs/>
              </w:rPr>
              <w:t>Medicine bobblehead (Mother Eva)</w:t>
            </w:r>
            <w:r>
              <w:t xml:space="preserve"> along with its key on the table</w:t>
            </w:r>
          </w:p>
          <w:p w14:paraId="71B92A3A" w14:textId="260929B6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Mother Eva will talk to the player about the family</w:t>
            </w:r>
          </w:p>
        </w:tc>
      </w:tr>
      <w:tr w:rsidR="00724EB8" w14:paraId="3CE1FB1A" w14:textId="77777777" w:rsidTr="0007405A">
        <w:trPr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EAB35DC" w14:textId="77777777" w:rsidR="00724EB8" w:rsidRPr="00316A96" w:rsidRDefault="00724EB8" w:rsidP="0007405A">
            <w:pPr>
              <w:jc w:val="center"/>
            </w:pPr>
            <w:r w:rsidRPr="00316A96">
              <w:t>27</w:t>
            </w:r>
          </w:p>
        </w:tc>
        <w:tc>
          <w:tcPr>
            <w:tcW w:w="10080" w:type="dxa"/>
          </w:tcPr>
          <w:p w14:paraId="093E3A40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After conversation, the player will take the staircases up to the </w:t>
            </w:r>
            <w:r w:rsidRPr="00E954E2">
              <w:rPr>
                <w:b/>
                <w:bCs/>
              </w:rPr>
              <w:t>second floor</w:t>
            </w:r>
            <w:r>
              <w:t xml:space="preserve">, and come out of the </w:t>
            </w:r>
            <w:r w:rsidRPr="00E954E2">
              <w:rPr>
                <w:b/>
                <w:bCs/>
              </w:rPr>
              <w:t>barred door</w:t>
            </w:r>
          </w:p>
          <w:p w14:paraId="4B8BAAE9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  <w:lang w:eastAsia="zh-CN"/>
              </w:rPr>
              <w:t>The</w:t>
            </w:r>
            <w:r>
              <w:t xml:space="preserve"> player will find himself return to the lobby again</w:t>
            </w:r>
          </w:p>
          <w:p w14:paraId="334D7082" w14:textId="7672FDE8" w:rsidR="00102721" w:rsidRDefault="00102721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On the second floor, there is a </w:t>
            </w:r>
            <w:r w:rsidRPr="00837268">
              <w:rPr>
                <w:b/>
                <w:bCs/>
              </w:rPr>
              <w:t>gold bar</w:t>
            </w:r>
            <w:r>
              <w:t xml:space="preserve"> in the </w:t>
            </w:r>
            <w:r w:rsidR="00837268" w:rsidRPr="00837268">
              <w:t>display case</w:t>
            </w:r>
          </w:p>
        </w:tc>
      </w:tr>
      <w:tr w:rsidR="00724EB8" w14:paraId="15F46481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46AE00C" w14:textId="77777777" w:rsidR="00724EB8" w:rsidRPr="00316A96" w:rsidRDefault="00724EB8" w:rsidP="0007405A">
            <w:pPr>
              <w:jc w:val="center"/>
            </w:pPr>
            <w:r w:rsidRPr="00316A96">
              <w:t>28</w:t>
            </w:r>
          </w:p>
        </w:tc>
        <w:tc>
          <w:tcPr>
            <w:tcW w:w="10080" w:type="dxa"/>
          </w:tcPr>
          <w:p w14:paraId="532210C3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With Mother Eva bobblehead’s key, the player unlocks</w:t>
            </w:r>
            <w:r w:rsidRPr="00E954E2">
              <w:t xml:space="preserve"> the</w:t>
            </w:r>
            <w:r w:rsidRPr="00E954E2">
              <w:rPr>
                <w:b/>
                <w:bCs/>
              </w:rPr>
              <w:t xml:space="preserve"> door on East hallway</w:t>
            </w:r>
            <w:r>
              <w:t xml:space="preserve"> on second floor</w:t>
            </w:r>
          </w:p>
          <w:p w14:paraId="4D3D75FB" w14:textId="77777777" w:rsidR="00C34090" w:rsidRDefault="00C34090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 xml:space="preserve">There is a gold bar </w:t>
            </w:r>
            <w:r>
              <w:t xml:space="preserve">a </w:t>
            </w:r>
            <w:r w:rsidRPr="00837268">
              <w:rPr>
                <w:b/>
                <w:bCs/>
              </w:rPr>
              <w:t>gold bar</w:t>
            </w:r>
            <w:r>
              <w:t xml:space="preserve"> in the </w:t>
            </w:r>
            <w:r w:rsidRPr="00837268">
              <w:t>display case</w:t>
            </w:r>
            <w:r>
              <w:t xml:space="preserve"> in the hallway</w:t>
            </w:r>
          </w:p>
          <w:p w14:paraId="3D86444C" w14:textId="02485A76" w:rsidR="00A2303C" w:rsidRDefault="00F6625F" w:rsidP="001E4B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2CC31219" wp14:editId="746A4BF3">
                  <wp:extent cx="1988185" cy="2598129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557" cy="2603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E9F1F6" w14:textId="1A35FA88" w:rsidR="001E4B1A" w:rsidRDefault="001E4B1A" w:rsidP="001E4B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15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Hallway Entrance Leading to 2F Bedroom Area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</w:tc>
      </w:tr>
      <w:tr w:rsidR="00724EB8" w14:paraId="47C98A9E" w14:textId="77777777" w:rsidTr="0007405A">
        <w:trPr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BC05F2F" w14:textId="77777777" w:rsidR="00724EB8" w:rsidRPr="00316A96" w:rsidRDefault="00724EB8" w:rsidP="0007405A">
            <w:pPr>
              <w:jc w:val="center"/>
            </w:pPr>
            <w:r w:rsidRPr="00316A96">
              <w:t>29</w:t>
            </w:r>
          </w:p>
        </w:tc>
        <w:tc>
          <w:tcPr>
            <w:tcW w:w="10080" w:type="dxa"/>
          </w:tcPr>
          <w:p w14:paraId="7E10825C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At the end of the hallway, the player opens the door and enters the </w:t>
            </w:r>
            <w:r w:rsidRPr="00E954E2">
              <w:rPr>
                <w:b/>
                <w:bCs/>
              </w:rPr>
              <w:t>bedroom area</w:t>
            </w:r>
          </w:p>
          <w:p w14:paraId="5A660007" w14:textId="0010FC1A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is greeted with </w:t>
            </w:r>
            <w:r w:rsidR="00C34090">
              <w:rPr>
                <w:b/>
                <w:bCs/>
              </w:rPr>
              <w:t>Perception</w:t>
            </w:r>
            <w:r w:rsidRPr="00E954E2">
              <w:rPr>
                <w:b/>
                <w:bCs/>
                <w:lang w:eastAsia="zh-CN"/>
              </w:rPr>
              <w:t xml:space="preserve"> Bobblehead (</w:t>
            </w:r>
            <w:r w:rsidRPr="00E954E2">
              <w:rPr>
                <w:b/>
                <w:bCs/>
              </w:rPr>
              <w:t>Cousin Damon)</w:t>
            </w:r>
            <w:r>
              <w:t xml:space="preserve"> immediately</w:t>
            </w:r>
          </w:p>
          <w:p w14:paraId="161BE915" w14:textId="5DD5287E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When the player tries to pick it up, Damon </w:t>
            </w:r>
            <w:r w:rsidR="001E4B1A">
              <w:t>disappears,</w:t>
            </w:r>
            <w:r w:rsidR="00C34090">
              <w:t xml:space="preserve"> and the player needs to catch him again</w:t>
            </w:r>
          </w:p>
        </w:tc>
      </w:tr>
      <w:tr w:rsidR="00724EB8" w14:paraId="795D9E5D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9D7ADE3" w14:textId="77777777" w:rsidR="00724EB8" w:rsidRPr="00316A96" w:rsidRDefault="00724EB8" w:rsidP="0007405A">
            <w:pPr>
              <w:jc w:val="center"/>
            </w:pPr>
            <w:r w:rsidRPr="00316A96">
              <w:t>30</w:t>
            </w:r>
          </w:p>
        </w:tc>
        <w:tc>
          <w:tcPr>
            <w:tcW w:w="10080" w:type="dxa"/>
          </w:tcPr>
          <w:p w14:paraId="225DCEA8" w14:textId="77777777" w:rsidR="00724EB8" w:rsidRDefault="00C34090" w:rsidP="00C34090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>In the optional room, the player</w:t>
            </w:r>
            <w:r w:rsidR="00724EB8">
              <w:rPr>
                <w:lang w:eastAsia="zh-CN"/>
              </w:rPr>
              <w:t xml:space="preserve"> </w:t>
            </w:r>
            <w:r>
              <w:rPr>
                <w:lang w:eastAsia="zh-CN"/>
              </w:rPr>
              <w:t>finds</w:t>
            </w:r>
            <w:r w:rsidR="00724EB8">
              <w:rPr>
                <w:lang w:eastAsia="zh-CN"/>
              </w:rPr>
              <w:t xml:space="preserve"> </w:t>
            </w:r>
            <w:r w:rsidR="00F6625F" w:rsidRPr="00F6625F">
              <w:rPr>
                <w:b/>
                <w:bCs/>
                <w:lang w:eastAsia="zh-CN"/>
              </w:rPr>
              <w:t>2 bloat flies</w:t>
            </w:r>
            <w:r w:rsidR="00F6625F">
              <w:rPr>
                <w:lang w:eastAsia="zh-CN"/>
              </w:rPr>
              <w:t xml:space="preserve"> </w:t>
            </w:r>
            <w:r w:rsidR="00724EB8">
              <w:rPr>
                <w:lang w:eastAsia="zh-CN"/>
              </w:rPr>
              <w:t xml:space="preserve">and some </w:t>
            </w:r>
            <w:r w:rsidR="00CB6D21">
              <w:rPr>
                <w:lang w:eastAsia="zh-CN"/>
              </w:rPr>
              <w:t>ammo</w:t>
            </w:r>
          </w:p>
          <w:p w14:paraId="02AB1BFE" w14:textId="74C60274" w:rsidR="006C4CB8" w:rsidRDefault="006C4CB8" w:rsidP="00C34090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eastAsia="zh-CN"/>
              </w:rPr>
              <w:t xml:space="preserve">When the player gets close to the room, </w:t>
            </w:r>
            <w:r w:rsidRPr="006C4CB8">
              <w:rPr>
                <w:b/>
                <w:bCs/>
                <w:lang w:eastAsia="zh-CN"/>
              </w:rPr>
              <w:t>1 feral ghoul</w:t>
            </w:r>
            <w:r>
              <w:rPr>
                <w:lang w:eastAsia="zh-CN"/>
              </w:rPr>
              <w:t xml:space="preserve"> will drop down from the ceiling</w:t>
            </w:r>
          </w:p>
        </w:tc>
      </w:tr>
      <w:tr w:rsidR="00724EB8" w14:paraId="559EDD84" w14:textId="77777777" w:rsidTr="0007405A">
        <w:trPr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7914461" w14:textId="77777777" w:rsidR="00724EB8" w:rsidRPr="00316A96" w:rsidRDefault="00724EB8" w:rsidP="0007405A">
            <w:pPr>
              <w:jc w:val="center"/>
            </w:pPr>
            <w:r w:rsidRPr="00316A96">
              <w:t>31</w:t>
            </w:r>
          </w:p>
        </w:tc>
        <w:tc>
          <w:tcPr>
            <w:tcW w:w="10080" w:type="dxa"/>
          </w:tcPr>
          <w:p w14:paraId="7AAD745B" w14:textId="56BAD46D" w:rsidR="00724EB8" w:rsidRPr="00E954E2" w:rsidRDefault="00724EB8" w:rsidP="00C34090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t xml:space="preserve">The player </w:t>
            </w:r>
            <w:r w:rsidR="00C34090">
              <w:t xml:space="preserve">will go to the other bedroom and defeat </w:t>
            </w:r>
            <w:r w:rsidR="00C34090" w:rsidRPr="00C34090">
              <w:rPr>
                <w:b/>
                <w:bCs/>
              </w:rPr>
              <w:t>2 feral ghouls</w:t>
            </w:r>
          </w:p>
          <w:p w14:paraId="32F05D64" w14:textId="365B1DA8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When trying to pick up Damon </w:t>
            </w:r>
            <w:r w:rsidR="00C34090">
              <w:t xml:space="preserve">on the bed, Damon </w:t>
            </w:r>
            <w:r>
              <w:t xml:space="preserve">disappears again, and </w:t>
            </w:r>
            <w:r w:rsidR="00C34090">
              <w:rPr>
                <w:b/>
                <w:bCs/>
              </w:rPr>
              <w:t>2</w:t>
            </w:r>
            <w:r w:rsidRPr="00E954E2">
              <w:rPr>
                <w:b/>
                <w:bCs/>
              </w:rPr>
              <w:t xml:space="preserve"> </w:t>
            </w:r>
            <w:r w:rsidR="00F6625F">
              <w:rPr>
                <w:b/>
                <w:bCs/>
              </w:rPr>
              <w:t>bloat flies</w:t>
            </w:r>
            <w:r w:rsidR="00C34090">
              <w:t xml:space="preserve"> appears from behind</w:t>
            </w:r>
          </w:p>
          <w:p w14:paraId="23B6168C" w14:textId="00162C47" w:rsidR="00A2303C" w:rsidRDefault="00F6625F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6DAD4122" wp14:editId="72D81363">
                  <wp:extent cx="1869440" cy="2200151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348" cy="2208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55CCCE" w14:textId="0158F670" w:rsidR="001E4B1A" w:rsidRDefault="001E4B1A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16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Damon First Caught Location (Shown with the Red Marker). [1]</w:t>
            </w:r>
          </w:p>
        </w:tc>
      </w:tr>
      <w:tr w:rsidR="00724EB8" w14:paraId="25EF93A5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4AA4F355" w14:textId="77777777" w:rsidR="00724EB8" w:rsidRPr="00316A96" w:rsidRDefault="00724EB8" w:rsidP="0007405A">
            <w:pPr>
              <w:jc w:val="center"/>
            </w:pPr>
            <w:r w:rsidRPr="00316A96">
              <w:lastRenderedPageBreak/>
              <w:t>32</w:t>
            </w:r>
          </w:p>
        </w:tc>
        <w:tc>
          <w:tcPr>
            <w:tcW w:w="10080" w:type="dxa"/>
          </w:tcPr>
          <w:p w14:paraId="75E50A3C" w14:textId="646BBE2D" w:rsidR="00C34090" w:rsidRDefault="00724EB8" w:rsidP="00C34090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finds Damon the second time </w:t>
            </w:r>
            <w:r w:rsidRPr="00E954E2">
              <w:rPr>
                <w:b/>
                <w:bCs/>
              </w:rPr>
              <w:t xml:space="preserve">in the room </w:t>
            </w:r>
            <w:r w:rsidR="00C34090">
              <w:t>with three round tables</w:t>
            </w:r>
          </w:p>
          <w:p w14:paraId="7278ECCB" w14:textId="43DF535B" w:rsidR="00724EB8" w:rsidRDefault="00F6625F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A</w:t>
            </w:r>
            <w:r w:rsidR="00724EB8" w:rsidRPr="00E954E2">
              <w:rPr>
                <w:b/>
                <w:bCs/>
              </w:rPr>
              <w:t xml:space="preserve"> feral ghoul</w:t>
            </w:r>
            <w:r w:rsidR="00724EB8">
              <w:t xml:space="preserve"> </w:t>
            </w:r>
            <w:r>
              <w:t>will drop down after picking up Damon</w:t>
            </w:r>
          </w:p>
          <w:p w14:paraId="698DB102" w14:textId="3CAEABD7" w:rsidR="00F6625F" w:rsidRPr="00F6625F" w:rsidRDefault="00F6625F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625F">
              <w:t xml:space="preserve">Another </w:t>
            </w:r>
            <w:r w:rsidRPr="00F6625F">
              <w:rPr>
                <w:b/>
                <w:bCs/>
              </w:rPr>
              <w:t>feral ghoul</w:t>
            </w:r>
            <w:r w:rsidRPr="00F6625F">
              <w:t xml:space="preserve"> will drop down after the player come out of the room</w:t>
            </w:r>
          </w:p>
          <w:p w14:paraId="36B3ADDC" w14:textId="1058E60F" w:rsidR="00A2303C" w:rsidRDefault="00DC0FFA" w:rsidP="001E4B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3D7E898B" wp14:editId="77086E5F">
                  <wp:extent cx="4830234" cy="3353350"/>
                  <wp:effectExtent l="0" t="0" r="889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1934" cy="3361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2120AF" w14:textId="4BFFFA31" w:rsidR="001E4B1A" w:rsidRDefault="001E4B1A" w:rsidP="001E4B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16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Damon Second Caught Location (Shown with the Red Marker). [1]</w:t>
            </w:r>
          </w:p>
        </w:tc>
      </w:tr>
      <w:tr w:rsidR="00724EB8" w14:paraId="39FFB6C6" w14:textId="77777777" w:rsidTr="0007405A">
        <w:trPr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2FFF203" w14:textId="77777777" w:rsidR="00724EB8" w:rsidRPr="00316A96" w:rsidRDefault="00724EB8" w:rsidP="0007405A">
            <w:pPr>
              <w:jc w:val="center"/>
            </w:pPr>
            <w:r w:rsidRPr="00316A96">
              <w:t>33</w:t>
            </w:r>
          </w:p>
        </w:tc>
        <w:tc>
          <w:tcPr>
            <w:tcW w:w="10080" w:type="dxa"/>
          </w:tcPr>
          <w:p w14:paraId="5FF44B75" w14:textId="0A1FCF91" w:rsidR="00724EB8" w:rsidRDefault="00C34090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In the optional room</w:t>
            </w:r>
            <w:r w:rsidR="00D13BFE">
              <w:t xml:space="preserve"> hidden behind the push-able painting</w:t>
            </w:r>
            <w:r w:rsidR="00724EB8">
              <w:t xml:space="preserve">, </w:t>
            </w:r>
            <w:r>
              <w:t xml:space="preserve">there is </w:t>
            </w:r>
            <w:r w:rsidRPr="00E954E2">
              <w:rPr>
                <w:b/>
                <w:bCs/>
              </w:rPr>
              <w:t>a</w:t>
            </w:r>
            <w:r w:rsidR="00D13BFE">
              <w:rPr>
                <w:b/>
                <w:bCs/>
              </w:rPr>
              <w:t>n ambushing</w:t>
            </w:r>
            <w:r w:rsidRPr="00E954E2">
              <w:rPr>
                <w:b/>
                <w:bCs/>
              </w:rPr>
              <w:t xml:space="preserve"> feral ghoul</w:t>
            </w:r>
            <w:r w:rsidR="00D13BFE">
              <w:t>, a gold bar, a</w:t>
            </w:r>
            <w:r w:rsidRPr="00C34090">
              <w:t xml:space="preserve">nd some </w:t>
            </w:r>
            <w:r w:rsidR="00CB6D21">
              <w:t>aids</w:t>
            </w:r>
          </w:p>
        </w:tc>
      </w:tr>
      <w:tr w:rsidR="00724EB8" w14:paraId="52A20B13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21399A8" w14:textId="77777777" w:rsidR="00724EB8" w:rsidRPr="00316A96" w:rsidRDefault="00724EB8" w:rsidP="0007405A">
            <w:pPr>
              <w:jc w:val="center"/>
            </w:pPr>
            <w:r w:rsidRPr="00316A96">
              <w:t>34</w:t>
            </w:r>
          </w:p>
        </w:tc>
        <w:tc>
          <w:tcPr>
            <w:tcW w:w="10080" w:type="dxa"/>
          </w:tcPr>
          <w:p w14:paraId="64FA7FB2" w14:textId="2D7AAF06" w:rsidR="00724EB8" w:rsidRPr="006B02FC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finds Damon the third time </w:t>
            </w:r>
            <w:r w:rsidRPr="00274047">
              <w:rPr>
                <w:b/>
                <w:bCs/>
              </w:rPr>
              <w:t>near the hallway entrance</w:t>
            </w:r>
          </w:p>
          <w:p w14:paraId="56993CEB" w14:textId="2F6D3FF3" w:rsidR="006B02FC" w:rsidRPr="006B02FC" w:rsidRDefault="006B02FC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 xml:space="preserve">2 Feral Ghouls and 2 bloat flies </w:t>
            </w:r>
            <w:r w:rsidRPr="006B02FC">
              <w:t>will rush out as the player gets near to Damon</w:t>
            </w:r>
          </w:p>
          <w:p w14:paraId="23102015" w14:textId="46DAC037" w:rsidR="00724EB8" w:rsidRPr="00CB6D21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 player can finally talk to Damon about the family and then pick it up</w:t>
            </w:r>
          </w:p>
          <w:p w14:paraId="3D6C22FE" w14:textId="4F81F2EE" w:rsidR="00CB6D21" w:rsidRDefault="006C4CB8" w:rsidP="001E4B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475182E8" wp14:editId="41E63FBC">
                  <wp:extent cx="2146300" cy="2872492"/>
                  <wp:effectExtent l="0" t="0" r="6350" b="444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553" cy="2896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01BC4F" w14:textId="56B74072" w:rsidR="001E4B1A" w:rsidRDefault="001E4B1A" w:rsidP="001E4B1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16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Damon Third Caught Location (Shown with the Red Marker). [1]</w:t>
            </w:r>
          </w:p>
        </w:tc>
      </w:tr>
      <w:tr w:rsidR="00724EB8" w14:paraId="0C7C2B87" w14:textId="77777777" w:rsidTr="0007405A">
        <w:trPr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2D8FB2CB" w14:textId="77777777" w:rsidR="00724EB8" w:rsidRPr="00316A96" w:rsidRDefault="00724EB8" w:rsidP="0007405A">
            <w:pPr>
              <w:jc w:val="center"/>
            </w:pPr>
            <w:r w:rsidRPr="00316A96">
              <w:lastRenderedPageBreak/>
              <w:t>35</w:t>
            </w:r>
          </w:p>
        </w:tc>
        <w:tc>
          <w:tcPr>
            <w:tcW w:w="10080" w:type="dxa"/>
          </w:tcPr>
          <w:p w14:paraId="6D0CA03C" w14:textId="1F401D93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will return to the hallway and unlock the locked door </w:t>
            </w:r>
            <w:r w:rsidR="006C4CB8">
              <w:t xml:space="preserve">with </w:t>
            </w:r>
            <w:r w:rsidR="006C4CB8" w:rsidRPr="006C4CB8">
              <w:rPr>
                <w:b/>
                <w:bCs/>
              </w:rPr>
              <w:t>Damon’s Bobblehead</w:t>
            </w:r>
            <w:r w:rsidR="006C4CB8">
              <w:t xml:space="preserve"> </w:t>
            </w:r>
            <w:r>
              <w:t>and then drop down to return to the lobby</w:t>
            </w:r>
          </w:p>
          <w:p w14:paraId="101EC6E7" w14:textId="5E2B0C0A" w:rsidR="00CB6D21" w:rsidRDefault="006C4CB8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3479C98E" wp14:editId="012544D3">
                  <wp:extent cx="3510798" cy="3444240"/>
                  <wp:effectExtent l="0" t="0" r="0" b="381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248" cy="3447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CAD5E2" w14:textId="2C832CDE" w:rsidR="001E4B1A" w:rsidRDefault="001E4B1A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19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Locked Door on Shortcut and a Gold Bar. [1]</w:t>
            </w:r>
          </w:p>
        </w:tc>
      </w:tr>
      <w:tr w:rsidR="00724EB8" w14:paraId="02ED1C7D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129E873A" w14:textId="77777777" w:rsidR="00724EB8" w:rsidRPr="00316A96" w:rsidRDefault="00724EB8" w:rsidP="0007405A">
            <w:pPr>
              <w:jc w:val="center"/>
            </w:pPr>
            <w:r w:rsidRPr="00316A96">
              <w:t>36</w:t>
            </w:r>
          </w:p>
        </w:tc>
        <w:tc>
          <w:tcPr>
            <w:tcW w:w="10080" w:type="dxa"/>
          </w:tcPr>
          <w:p w14:paraId="66B683D9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talks to </w:t>
            </w:r>
            <w:r w:rsidRPr="00274047">
              <w:rPr>
                <w:b/>
                <w:bCs/>
              </w:rPr>
              <w:t>Uncle Charlie</w:t>
            </w:r>
            <w:r>
              <w:t xml:space="preserve"> to turn in gold bars to pick up the bobblehead</w:t>
            </w:r>
          </w:p>
        </w:tc>
      </w:tr>
      <w:tr w:rsidR="00724EB8" w14:paraId="3DEAC7FF" w14:textId="77777777" w:rsidTr="0007405A">
        <w:trPr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D6A962A" w14:textId="77777777" w:rsidR="00724EB8" w:rsidRPr="00316A96" w:rsidRDefault="00724EB8" w:rsidP="0007405A">
            <w:pPr>
              <w:jc w:val="center"/>
            </w:pPr>
            <w:r w:rsidRPr="00316A96">
              <w:t>37</w:t>
            </w:r>
          </w:p>
        </w:tc>
        <w:tc>
          <w:tcPr>
            <w:tcW w:w="10080" w:type="dxa"/>
          </w:tcPr>
          <w:p w14:paraId="27546EAE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After </w:t>
            </w:r>
            <w:proofErr w:type="gramStart"/>
            <w:r w:rsidRPr="002350EF">
              <w:rPr>
                <w:b/>
                <w:bCs/>
              </w:rPr>
              <w:t>all</w:t>
            </w:r>
            <w:proofErr w:type="gramEnd"/>
            <w:r w:rsidRPr="002350EF">
              <w:rPr>
                <w:b/>
                <w:bCs/>
              </w:rPr>
              <w:t xml:space="preserve"> 4 bobbleheads are collected</w:t>
            </w:r>
            <w:r>
              <w:t xml:space="preserve">, the player speaks to the giant speech bobblehead again, and the gate behind the status </w:t>
            </w:r>
            <w:r w:rsidR="00C34090">
              <w:t xml:space="preserve">is </w:t>
            </w:r>
            <w:r>
              <w:t xml:space="preserve">unlocked </w:t>
            </w:r>
            <w:r w:rsidR="0098528A">
              <w:t xml:space="preserve">and open </w:t>
            </w:r>
            <w:r>
              <w:t>for the player</w:t>
            </w:r>
          </w:p>
          <w:p w14:paraId="06D4E8C4" w14:textId="5C6BE755" w:rsidR="00D14AEA" w:rsidRDefault="006C4CB8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3296A130" wp14:editId="5B9FF25E">
                  <wp:extent cx="3048000" cy="2834170"/>
                  <wp:effectExtent l="0" t="0" r="0" b="444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9527" cy="2835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0FB049" w14:textId="010C7FAF" w:rsidR="001E4B1A" w:rsidRDefault="001E4B1A" w:rsidP="001E4B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20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 w:rsidR="00AF7989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Central Gate in the Lobby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. [1]</w:t>
            </w:r>
          </w:p>
        </w:tc>
      </w:tr>
      <w:tr w:rsidR="00724EB8" w14:paraId="2F6FC460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7307558E" w14:textId="77777777" w:rsidR="00724EB8" w:rsidRPr="00316A96" w:rsidRDefault="00724EB8" w:rsidP="0007405A">
            <w:pPr>
              <w:jc w:val="center"/>
            </w:pPr>
            <w:r w:rsidRPr="00316A96">
              <w:t>38</w:t>
            </w:r>
          </w:p>
        </w:tc>
        <w:tc>
          <w:tcPr>
            <w:tcW w:w="10080" w:type="dxa"/>
          </w:tcPr>
          <w:p w14:paraId="7B6A1335" w14:textId="0F25FAC8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 player enters the hidden pathway</w:t>
            </w:r>
            <w:r w:rsidR="006C4CB8">
              <w:t xml:space="preserve"> and takes the staircases down</w:t>
            </w:r>
          </w:p>
        </w:tc>
      </w:tr>
      <w:tr w:rsidR="00724EB8" w14:paraId="2ECBB259" w14:textId="77777777" w:rsidTr="0007405A">
        <w:trPr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6DCD74E8" w14:textId="77777777" w:rsidR="00724EB8" w:rsidRPr="00316A96" w:rsidRDefault="00724EB8" w:rsidP="0007405A">
            <w:pPr>
              <w:jc w:val="center"/>
            </w:pPr>
            <w:r w:rsidRPr="00316A96">
              <w:t>39</w:t>
            </w:r>
          </w:p>
        </w:tc>
        <w:tc>
          <w:tcPr>
            <w:tcW w:w="10080" w:type="dxa"/>
          </w:tcPr>
          <w:p w14:paraId="7E0AE6E8" w14:textId="5CD24405" w:rsidR="00724EB8" w:rsidRDefault="006C4C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After replenishing, the player hacks the </w:t>
            </w:r>
            <w:r w:rsidRPr="00DC0FFA">
              <w:rPr>
                <w:b/>
                <w:bCs/>
              </w:rPr>
              <w:t xml:space="preserve">terminal </w:t>
            </w:r>
            <w:r>
              <w:t>to open the lab entrance</w:t>
            </w:r>
          </w:p>
          <w:p w14:paraId="03495197" w14:textId="34120EC5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</w:t>
            </w:r>
            <w:r w:rsidR="0098528A">
              <w:t>enters</w:t>
            </w:r>
            <w:r>
              <w:t xml:space="preserve"> the lab area</w:t>
            </w:r>
          </w:p>
        </w:tc>
      </w:tr>
      <w:tr w:rsidR="00724EB8" w14:paraId="2D5F12BA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785C56B" w14:textId="77777777" w:rsidR="00724EB8" w:rsidRPr="00316A96" w:rsidRDefault="00724EB8" w:rsidP="0007405A">
            <w:pPr>
              <w:jc w:val="center"/>
            </w:pPr>
            <w:r w:rsidRPr="00316A96">
              <w:lastRenderedPageBreak/>
              <w:t>40</w:t>
            </w:r>
          </w:p>
        </w:tc>
        <w:tc>
          <w:tcPr>
            <w:tcW w:w="10080" w:type="dxa"/>
          </w:tcPr>
          <w:p w14:paraId="41F3767C" w14:textId="74B6D7DD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lab area contains </w:t>
            </w:r>
            <w:r w:rsidR="006C4CB8">
              <w:rPr>
                <w:b/>
                <w:bCs/>
              </w:rPr>
              <w:t xml:space="preserve">4 </w:t>
            </w:r>
            <w:r w:rsidRPr="002350EF">
              <w:rPr>
                <w:b/>
                <w:bCs/>
              </w:rPr>
              <w:t>feral ghouls</w:t>
            </w:r>
            <w:r w:rsidR="006C4CB8">
              <w:t xml:space="preserve">, </w:t>
            </w:r>
            <w:r w:rsidR="006C4CB8" w:rsidRPr="006C4CB8">
              <w:rPr>
                <w:b/>
                <w:bCs/>
              </w:rPr>
              <w:t>2 bloat flies</w:t>
            </w:r>
            <w:r w:rsidR="006C4CB8">
              <w:t>, and</w:t>
            </w:r>
            <w:r w:rsidR="006C4CB8" w:rsidRPr="006C4CB8">
              <w:rPr>
                <w:b/>
                <w:bCs/>
              </w:rPr>
              <w:t xml:space="preserve"> 1 glowing one</w:t>
            </w:r>
          </w:p>
          <w:p w14:paraId="103D963F" w14:textId="2EE84996" w:rsidR="006C4CB8" w:rsidRDefault="006C4C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After</w:t>
            </w:r>
            <w:r w:rsidR="00724EB8">
              <w:t xml:space="preserve"> defeat</w:t>
            </w:r>
            <w:r>
              <w:t>ing</w:t>
            </w:r>
            <w:r w:rsidR="00724EB8">
              <w:t xml:space="preserve"> </w:t>
            </w:r>
            <w:r>
              <w:t>the enemies, the</w:t>
            </w:r>
            <w:r w:rsidR="00724EB8">
              <w:t xml:space="preserve"> control room </w:t>
            </w:r>
            <w:r>
              <w:t>will open</w:t>
            </w:r>
          </w:p>
          <w:p w14:paraId="34153A01" w14:textId="0A49F325" w:rsidR="009232DC" w:rsidRDefault="006C4CB8" w:rsidP="009232DC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 player will</w:t>
            </w:r>
            <w:r w:rsidR="00724EB8">
              <w:t xml:space="preserve"> confront the father and the daughter</w:t>
            </w:r>
          </w:p>
        </w:tc>
      </w:tr>
      <w:tr w:rsidR="00724EB8" w14:paraId="0733680A" w14:textId="77777777" w:rsidTr="0007405A">
        <w:trPr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335E45A9" w14:textId="77777777" w:rsidR="00724EB8" w:rsidRPr="00316A96" w:rsidRDefault="00724EB8" w:rsidP="0007405A">
            <w:pPr>
              <w:jc w:val="center"/>
            </w:pPr>
            <w:r w:rsidRPr="00316A96">
              <w:t>41</w:t>
            </w:r>
          </w:p>
        </w:tc>
        <w:tc>
          <w:tcPr>
            <w:tcW w:w="10080" w:type="dxa"/>
          </w:tcPr>
          <w:p w14:paraId="6B823E72" w14:textId="77777777" w:rsidR="00724EB8" w:rsidRPr="0098528A" w:rsidRDefault="00724EB8" w:rsidP="00724EB8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In the </w:t>
            </w:r>
            <w:r w:rsidRPr="002350EF">
              <w:rPr>
                <w:b/>
                <w:bCs/>
              </w:rPr>
              <w:t>final confrontation</w:t>
            </w:r>
            <w:r>
              <w:t xml:space="preserve">, more narrative information will be revealed, and the player </w:t>
            </w:r>
            <w:proofErr w:type="gramStart"/>
            <w:r>
              <w:t>has to</w:t>
            </w:r>
            <w:proofErr w:type="gramEnd"/>
            <w:r>
              <w:t xml:space="preserve"> </w:t>
            </w:r>
            <w:r w:rsidRPr="002350EF">
              <w:rPr>
                <w:b/>
                <w:bCs/>
              </w:rPr>
              <w:t>decide the fate of the family</w:t>
            </w:r>
          </w:p>
          <w:p w14:paraId="16CA4256" w14:textId="77777777" w:rsidR="0098528A" w:rsidRPr="0098528A" w:rsidRDefault="0098528A" w:rsidP="0098528A">
            <w:pPr>
              <w:pStyle w:val="ListParagraph"/>
              <w:numPr>
                <w:ilvl w:val="1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b/>
                <w:bCs/>
              </w:rPr>
              <w:t>The player can</w:t>
            </w:r>
          </w:p>
          <w:p w14:paraId="53F39363" w14:textId="77777777" w:rsidR="0098528A" w:rsidRDefault="0098528A" w:rsidP="0098528A">
            <w:pPr>
              <w:pStyle w:val="ListParagraph"/>
              <w:numPr>
                <w:ilvl w:val="2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Kill Father Floyd using weapon</w:t>
            </w:r>
          </w:p>
          <w:p w14:paraId="00D84314" w14:textId="77777777" w:rsidR="0098528A" w:rsidRDefault="0098528A" w:rsidP="0098528A">
            <w:pPr>
              <w:pStyle w:val="ListParagraph"/>
              <w:numPr>
                <w:ilvl w:val="2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Turn Father Floyd to a bobblehead using the terminal</w:t>
            </w:r>
          </w:p>
          <w:p w14:paraId="4E3FF736" w14:textId="2B711A1C" w:rsidR="00864296" w:rsidRDefault="0098528A" w:rsidP="004153DC">
            <w:pPr>
              <w:pStyle w:val="ListParagraph"/>
              <w:numPr>
                <w:ilvl w:val="2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Leave the mansion through the terminal without </w:t>
            </w:r>
            <w:r w:rsidR="00F05D9E">
              <w:t>getting involve further into the family business</w:t>
            </w:r>
          </w:p>
          <w:p w14:paraId="231AB57C" w14:textId="77777777" w:rsidR="00CB6D21" w:rsidRDefault="00CB6D21" w:rsidP="00AF79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inline distT="0" distB="0" distL="0" distR="0" wp14:anchorId="57383751" wp14:editId="63F75A9D">
                  <wp:extent cx="4312920" cy="2580796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7013" cy="2583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A320F0" w14:textId="5AC232C6" w:rsidR="00AF7989" w:rsidRDefault="00AF7989" w:rsidP="00AF798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Figure 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begin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instrText xml:space="preserve"> SEQ Figure \* ARABIC </w:instrTex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separate"/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21</w:t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fldChar w:fldCharType="end"/>
            </w:r>
            <w:r w:rsidRPr="00B167FF">
              <w:rPr>
                <w:b/>
                <w:bCs/>
                <w:noProof/>
                <w:color w:val="4F81BD" w:themeColor="accent1"/>
                <w:sz w:val="18"/>
                <w:szCs w:val="18"/>
              </w:rPr>
              <w:t xml:space="preserve">: </w:t>
            </w:r>
            <w:r>
              <w:rPr>
                <w:b/>
                <w:bCs/>
                <w:noProof/>
                <w:color w:val="4F81BD" w:themeColor="accent1"/>
                <w:sz w:val="18"/>
                <w:szCs w:val="18"/>
              </w:rPr>
              <w:t>The Lab Terminal for Final Choice and Leaving the Mansion. [1]</w:t>
            </w:r>
          </w:p>
        </w:tc>
      </w:tr>
      <w:tr w:rsidR="00724EB8" w14:paraId="78CF5FB6" w14:textId="77777777" w:rsidTr="000740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5" w:type="dxa"/>
          </w:tcPr>
          <w:p w14:paraId="5A2AFABC" w14:textId="77777777" w:rsidR="00724EB8" w:rsidRPr="00316A96" w:rsidRDefault="00724EB8" w:rsidP="0007405A">
            <w:pPr>
              <w:jc w:val="center"/>
            </w:pPr>
            <w:r w:rsidRPr="00316A96">
              <w:t>42</w:t>
            </w:r>
          </w:p>
        </w:tc>
        <w:tc>
          <w:tcPr>
            <w:tcW w:w="10080" w:type="dxa"/>
          </w:tcPr>
          <w:p w14:paraId="08D040FA" w14:textId="42E10901" w:rsidR="004153DC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After </w:t>
            </w:r>
            <w:r w:rsidR="00F05D9E">
              <w:t>telling Floyd about the</w:t>
            </w:r>
            <w:r>
              <w:t xml:space="preserve"> decision, </w:t>
            </w:r>
            <w:r w:rsidR="0098528A">
              <w:t xml:space="preserve">the player will </w:t>
            </w:r>
            <w:r w:rsidR="004153DC">
              <w:t xml:space="preserve">receive the </w:t>
            </w:r>
            <w:r w:rsidR="004153DC" w:rsidRPr="00F05D9E">
              <w:rPr>
                <w:b/>
                <w:bCs/>
              </w:rPr>
              <w:t xml:space="preserve">terminal </w:t>
            </w:r>
            <w:r w:rsidR="00F05D9E" w:rsidRPr="00F05D9E">
              <w:rPr>
                <w:b/>
                <w:bCs/>
              </w:rPr>
              <w:t>password</w:t>
            </w:r>
            <w:r w:rsidR="004153DC">
              <w:t xml:space="preserve"> from Floyd, or pick it up from Floyd’s dead </w:t>
            </w:r>
            <w:r w:rsidR="00F05D9E">
              <w:t>after taking him down</w:t>
            </w:r>
          </w:p>
          <w:p w14:paraId="3DE1D37E" w14:textId="4F3294AD" w:rsidR="00724EB8" w:rsidRDefault="004153DC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unlocks the terminal and </w:t>
            </w:r>
            <w:r w:rsidR="0098528A">
              <w:t>leave the mansion</w:t>
            </w:r>
          </w:p>
          <w:p w14:paraId="1B7B5068" w14:textId="77777777" w:rsidR="00724EB8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When the player </w:t>
            </w:r>
            <w:r w:rsidRPr="002350EF">
              <w:rPr>
                <w:b/>
                <w:bCs/>
              </w:rPr>
              <w:t xml:space="preserve">wakes up in Red Rocket Truck </w:t>
            </w:r>
            <w:r w:rsidRPr="002350EF">
              <w:t xml:space="preserve">Stop, </w:t>
            </w:r>
            <w:r w:rsidRPr="00164949">
              <w:rPr>
                <w:b/>
                <w:bCs/>
              </w:rPr>
              <w:t>all</w:t>
            </w:r>
            <w:r w:rsidRPr="00346C5C">
              <w:rPr>
                <w:b/>
                <w:bCs/>
              </w:rPr>
              <w:t xml:space="preserve"> player items are returned</w:t>
            </w:r>
          </w:p>
          <w:p w14:paraId="2723B314" w14:textId="77777777" w:rsidR="00724EB8" w:rsidRPr="009B31BE" w:rsidRDefault="00724EB8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reports to </w:t>
            </w:r>
            <w:proofErr w:type="spellStart"/>
            <w:r w:rsidRPr="002350EF">
              <w:rPr>
                <w:b/>
                <w:bCs/>
              </w:rPr>
              <w:t>Zofia</w:t>
            </w:r>
            <w:proofErr w:type="spellEnd"/>
            <w:r>
              <w:t xml:space="preserve"> to </w:t>
            </w:r>
            <w:r w:rsidRPr="002350EF">
              <w:rPr>
                <w:b/>
                <w:bCs/>
              </w:rPr>
              <w:t>complete the quest</w:t>
            </w:r>
          </w:p>
          <w:p w14:paraId="64C87222" w14:textId="5770FBBF" w:rsidR="009B31BE" w:rsidRDefault="009B31BE" w:rsidP="00724EB8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B31BE">
              <w:t>When the quest completes, the player will be rewarded with</w:t>
            </w:r>
            <w:r>
              <w:rPr>
                <w:b/>
                <w:bCs/>
              </w:rPr>
              <w:t xml:space="preserve"> 200 caps</w:t>
            </w:r>
          </w:p>
        </w:tc>
      </w:tr>
    </w:tbl>
    <w:p w14:paraId="4697AF65" w14:textId="77777777" w:rsidR="00724EB8" w:rsidRPr="00294FF5" w:rsidRDefault="00724EB8" w:rsidP="00724EB8"/>
    <w:p w14:paraId="4399F9D0" w14:textId="77777777" w:rsidR="00724EB8" w:rsidRPr="00724EB8" w:rsidRDefault="00724EB8" w:rsidP="00724EB8"/>
    <w:p w14:paraId="25375645" w14:textId="6E14BF42" w:rsidR="000A0A27" w:rsidRPr="00AA405D" w:rsidRDefault="00AA405D" w:rsidP="00AA405D">
      <w:pPr>
        <w:rPr>
          <w:b/>
          <w:bCs/>
          <w:noProof/>
          <w:color w:val="4F81BD" w:themeColor="accent1"/>
          <w:sz w:val="18"/>
          <w:szCs w:val="18"/>
        </w:rPr>
      </w:pPr>
      <w:r>
        <w:rPr>
          <w:noProof/>
        </w:rPr>
        <w:br w:type="page"/>
      </w:r>
    </w:p>
    <w:p w14:paraId="4A3584FE" w14:textId="443247ED" w:rsidR="009C263B" w:rsidRDefault="00715EB4" w:rsidP="00F22306">
      <w:pPr>
        <w:pStyle w:val="Heading1"/>
      </w:pPr>
      <w:bookmarkStart w:id="9" w:name="_Toc108385060"/>
      <w:r>
        <w:lastRenderedPageBreak/>
        <w:t>References</w:t>
      </w:r>
      <w:bookmarkEnd w:id="9"/>
    </w:p>
    <w:p w14:paraId="3848182E" w14:textId="77777777" w:rsidR="00D11C4C" w:rsidRDefault="00D11C4C" w:rsidP="00D11C4C">
      <w:pPr>
        <w:spacing w:after="0"/>
      </w:pPr>
      <w:r>
        <w:t>[Cover Image]</w:t>
      </w:r>
      <w:r w:rsidRPr="00756704">
        <w:t xml:space="preserve"> </w:t>
      </w:r>
      <w:r w:rsidRPr="008C6AFA">
        <w:t>9to5toys</w:t>
      </w:r>
      <w:r>
        <w:t xml:space="preserve">. Accessed on: May. 30, 2022. [Online]. Available: </w:t>
      </w:r>
      <w:hyperlink r:id="rId30" w:history="1">
        <w:r w:rsidRPr="009C64AE">
          <w:rPr>
            <w:rStyle w:val="Hyperlink"/>
          </w:rPr>
          <w:t>https://9to5toys.com/2018/03/08/fallout-4-vault-boy-bobblehead/</w:t>
        </w:r>
      </w:hyperlink>
    </w:p>
    <w:p w14:paraId="47481175" w14:textId="1F5644A1" w:rsidR="00C0732F" w:rsidRPr="00D11C4C" w:rsidRDefault="00C01EC7" w:rsidP="00C0732F">
      <w:pPr>
        <w:rPr>
          <w:b/>
          <w:bCs/>
        </w:rPr>
      </w:pPr>
      <w:r>
        <w:t xml:space="preserve">[1] </w:t>
      </w:r>
      <w:r w:rsidR="009A6A2B">
        <w:t xml:space="preserve">Wu, Tianze. </w:t>
      </w:r>
      <w:r>
        <w:t>Screenshots of the level in Creation Kit.</w:t>
      </w:r>
      <w:r w:rsidR="009A6A2B">
        <w:t xml:space="preserve"> </w:t>
      </w:r>
      <w:r w:rsidR="00044EC2" w:rsidRPr="00893BC3">
        <w:t>Bethesda Game Studios</w:t>
      </w:r>
      <w:r w:rsidR="00D11C4C">
        <w:rPr>
          <w:lang w:eastAsia="zh-CN"/>
        </w:rPr>
        <w:t>.</w:t>
      </w:r>
    </w:p>
    <w:p w14:paraId="441704AF" w14:textId="6AB46DBF" w:rsidR="0035177F" w:rsidRPr="00F22306" w:rsidRDefault="0035177F" w:rsidP="00C01EC7"/>
    <w:sectPr w:rsidR="0035177F" w:rsidRPr="00F22306" w:rsidSect="000B3CD2">
      <w:headerReference w:type="default" r:id="rId31"/>
      <w:footerReference w:type="default" r:id="rId32"/>
      <w:pgSz w:w="12240" w:h="15840"/>
      <w:pgMar w:top="1440" w:right="1440" w:bottom="1440" w:left="1440" w:header="720" w:footer="720" w:gutter="0"/>
      <w:pgBorders w:offsetFrom="page">
        <w:top w:val="threeDEngrave" w:sz="24" w:space="24" w:color="auto"/>
        <w:left w:val="threeDEngrave" w:sz="24" w:space="24" w:color="auto"/>
        <w:bottom w:val="threeDEngrave" w:sz="24" w:space="24" w:color="auto"/>
        <w:right w:val="threeDEngrave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7276AD" w14:textId="77777777" w:rsidR="0085475F" w:rsidRDefault="0085475F" w:rsidP="009073D5">
      <w:pPr>
        <w:spacing w:after="0" w:line="240" w:lineRule="auto"/>
      </w:pPr>
      <w:r>
        <w:separator/>
      </w:r>
    </w:p>
    <w:p w14:paraId="623F95C6" w14:textId="77777777" w:rsidR="0085475F" w:rsidRDefault="0085475F"/>
  </w:endnote>
  <w:endnote w:type="continuationSeparator" w:id="0">
    <w:p w14:paraId="0CF67AD3" w14:textId="77777777" w:rsidR="0085475F" w:rsidRDefault="0085475F" w:rsidP="009073D5">
      <w:pPr>
        <w:spacing w:after="0" w:line="240" w:lineRule="auto"/>
      </w:pPr>
      <w:r>
        <w:continuationSeparator/>
      </w:r>
    </w:p>
    <w:p w14:paraId="66D29AAF" w14:textId="77777777" w:rsidR="0085475F" w:rsidRDefault="0085475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ato">
    <w:panose1 w:val="020F0502020204030203"/>
    <w:charset w:val="00"/>
    <w:family w:val="swiss"/>
    <w:pitch w:val="variable"/>
    <w:sig w:usb0="E10002FF" w:usb1="5000ECFF" w:usb2="00000009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37195940"/>
      <w:docPartObj>
        <w:docPartGallery w:val="Page Numbers (Top of Page)"/>
        <w:docPartUnique/>
      </w:docPartObj>
    </w:sdtPr>
    <w:sdtContent>
      <w:p w14:paraId="12060AE1" w14:textId="651F54BE" w:rsidR="009043FE" w:rsidRDefault="00B45B6D" w:rsidP="004D2531">
        <w:pPr>
          <w:pStyle w:val="Footer"/>
          <w:pBdr>
            <w:top w:val="single" w:sz="4" w:space="1" w:color="auto"/>
          </w:pBdr>
        </w:pPr>
        <w:r>
          <w:rPr>
            <w:i/>
          </w:rPr>
          <w:t>Fallout 4</w:t>
        </w:r>
        <w:r w:rsidR="009043FE">
          <w:tab/>
          <w:t xml:space="preserve">Page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PAGE </w:instrText>
        </w:r>
        <w:r w:rsidR="009043FE">
          <w:rPr>
            <w:b/>
            <w:sz w:val="24"/>
            <w:szCs w:val="24"/>
          </w:rPr>
          <w:fldChar w:fldCharType="separate"/>
        </w:r>
        <w:r w:rsidR="00DF2203">
          <w:rPr>
            <w:b/>
            <w:noProof/>
          </w:rPr>
          <w:t>3</w:t>
        </w:r>
        <w:r w:rsidR="009043FE">
          <w:rPr>
            <w:b/>
            <w:sz w:val="24"/>
            <w:szCs w:val="24"/>
          </w:rPr>
          <w:fldChar w:fldCharType="end"/>
        </w:r>
        <w:r w:rsidR="009043FE">
          <w:t xml:space="preserve"> of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NUMPAGES  </w:instrText>
        </w:r>
        <w:r w:rsidR="009043FE">
          <w:rPr>
            <w:b/>
            <w:sz w:val="24"/>
            <w:szCs w:val="24"/>
          </w:rPr>
          <w:fldChar w:fldCharType="separate"/>
        </w:r>
        <w:r w:rsidR="00DF2203">
          <w:rPr>
            <w:b/>
            <w:noProof/>
          </w:rPr>
          <w:t>4</w:t>
        </w:r>
        <w:r w:rsidR="009043FE">
          <w:rPr>
            <w:b/>
            <w:sz w:val="24"/>
            <w:szCs w:val="24"/>
          </w:rPr>
          <w:fldChar w:fldCharType="end"/>
        </w:r>
        <w:r w:rsidR="009043FE">
          <w:rPr>
            <w:b/>
            <w:sz w:val="24"/>
            <w:szCs w:val="24"/>
          </w:rPr>
          <w:tab/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  <w:sz w:val="24"/>
            <w:szCs w:val="24"/>
          </w:rPr>
          <w:instrText xml:space="preserve"> SAVEDATE  \@ "M/d/yyyy"  \* MERGEFORMAT </w:instrText>
        </w:r>
        <w:r w:rsidR="009043FE">
          <w:rPr>
            <w:b/>
            <w:sz w:val="24"/>
            <w:szCs w:val="24"/>
          </w:rPr>
          <w:fldChar w:fldCharType="separate"/>
        </w:r>
        <w:r w:rsidR="00A6043C">
          <w:rPr>
            <w:b/>
            <w:noProof/>
            <w:sz w:val="24"/>
            <w:szCs w:val="24"/>
          </w:rPr>
          <w:t>7/10/2022</w:t>
        </w:r>
        <w:r w:rsidR="009043FE">
          <w:rPr>
            <w:b/>
            <w:sz w:val="24"/>
            <w:szCs w:val="24"/>
          </w:rPr>
          <w:fldChar w:fldCharType="end"/>
        </w:r>
      </w:p>
    </w:sdtContent>
  </w:sdt>
  <w:p w14:paraId="0CDC1456" w14:textId="77777777" w:rsidR="009043FE" w:rsidRDefault="009043F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1D93B1" w14:textId="77777777" w:rsidR="0085475F" w:rsidRDefault="0085475F" w:rsidP="009073D5">
      <w:pPr>
        <w:spacing w:after="0" w:line="240" w:lineRule="auto"/>
      </w:pPr>
      <w:r>
        <w:separator/>
      </w:r>
    </w:p>
    <w:p w14:paraId="52B7CC62" w14:textId="77777777" w:rsidR="0085475F" w:rsidRDefault="0085475F"/>
  </w:footnote>
  <w:footnote w:type="continuationSeparator" w:id="0">
    <w:p w14:paraId="6542707C" w14:textId="77777777" w:rsidR="0085475F" w:rsidRDefault="0085475F" w:rsidP="009073D5">
      <w:pPr>
        <w:spacing w:after="0" w:line="240" w:lineRule="auto"/>
      </w:pPr>
      <w:r>
        <w:continuationSeparator/>
      </w:r>
    </w:p>
    <w:p w14:paraId="40E22D92" w14:textId="77777777" w:rsidR="0085475F" w:rsidRDefault="0085475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A41204" w14:textId="089E6D1C" w:rsidR="009043FE" w:rsidRDefault="00B45B6D" w:rsidP="004D2531">
    <w:pPr>
      <w:pStyle w:val="Header"/>
      <w:pBdr>
        <w:bottom w:val="single" w:sz="4" w:space="1" w:color="auto"/>
      </w:pBdr>
    </w:pPr>
    <w:r>
      <w:t>Tianze Wu</w:t>
    </w:r>
    <w:r w:rsidR="000948A6">
      <w:tab/>
    </w:r>
    <w:r w:rsidR="00775D7D">
      <w:t>Gameplay</w:t>
    </w:r>
    <w:r w:rsidR="00BA7751">
      <w:t xml:space="preserve"> Complete</w:t>
    </w:r>
    <w:r w:rsidR="009043FE" w:rsidRPr="00B45B6D">
      <w:rPr>
        <w:i/>
        <w:iCs/>
      </w:rPr>
      <w:ptab w:relativeTo="margin" w:alignment="right" w:leader="none"/>
    </w:r>
    <w:r w:rsidR="00E738A9">
      <w:rPr>
        <w:i/>
        <w:iCs/>
      </w:rPr>
      <w:t>Miss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271ABF"/>
    <w:multiLevelType w:val="hybridMultilevel"/>
    <w:tmpl w:val="925407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F421A0"/>
    <w:multiLevelType w:val="hybridMultilevel"/>
    <w:tmpl w:val="702A5F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1F2279"/>
    <w:multiLevelType w:val="hybridMultilevel"/>
    <w:tmpl w:val="7430D6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4B2815"/>
    <w:multiLevelType w:val="hybridMultilevel"/>
    <w:tmpl w:val="EC4233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90780A"/>
    <w:multiLevelType w:val="hybridMultilevel"/>
    <w:tmpl w:val="E3FCCB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463CF8"/>
    <w:multiLevelType w:val="hybridMultilevel"/>
    <w:tmpl w:val="7CECDE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F4358A"/>
    <w:multiLevelType w:val="hybridMultilevel"/>
    <w:tmpl w:val="736ED0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5C23A6"/>
    <w:multiLevelType w:val="hybridMultilevel"/>
    <w:tmpl w:val="7D5E1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334F46"/>
    <w:multiLevelType w:val="hybridMultilevel"/>
    <w:tmpl w:val="EA46079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FC7A27"/>
    <w:multiLevelType w:val="hybridMultilevel"/>
    <w:tmpl w:val="D6841C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450757"/>
    <w:multiLevelType w:val="hybridMultilevel"/>
    <w:tmpl w:val="9044F9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294C80"/>
    <w:multiLevelType w:val="hybridMultilevel"/>
    <w:tmpl w:val="245E9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8B1B06"/>
    <w:multiLevelType w:val="hybridMultilevel"/>
    <w:tmpl w:val="E99CA16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39D6CC8"/>
    <w:multiLevelType w:val="hybridMultilevel"/>
    <w:tmpl w:val="5A025420"/>
    <w:lvl w:ilvl="0" w:tplc="1210452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83C392C"/>
    <w:multiLevelType w:val="hybridMultilevel"/>
    <w:tmpl w:val="212AAF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585338"/>
    <w:multiLevelType w:val="hybridMultilevel"/>
    <w:tmpl w:val="34249C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7235C2"/>
    <w:multiLevelType w:val="hybridMultilevel"/>
    <w:tmpl w:val="3AECE7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805D2F"/>
    <w:multiLevelType w:val="hybridMultilevel"/>
    <w:tmpl w:val="4154BE5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6021D9"/>
    <w:multiLevelType w:val="hybridMultilevel"/>
    <w:tmpl w:val="927E88A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BF5F91"/>
    <w:multiLevelType w:val="hybridMultilevel"/>
    <w:tmpl w:val="F1201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8C07B0"/>
    <w:multiLevelType w:val="hybridMultilevel"/>
    <w:tmpl w:val="0EECCA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C71181"/>
    <w:multiLevelType w:val="hybridMultilevel"/>
    <w:tmpl w:val="6DCA4CF4"/>
    <w:lvl w:ilvl="0" w:tplc="EE12E7A8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08033F"/>
    <w:multiLevelType w:val="hybridMultilevel"/>
    <w:tmpl w:val="910261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BD551B"/>
    <w:multiLevelType w:val="hybridMultilevel"/>
    <w:tmpl w:val="86328A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924A6E"/>
    <w:multiLevelType w:val="hybridMultilevel"/>
    <w:tmpl w:val="79228EF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A4A3194"/>
    <w:multiLevelType w:val="hybridMultilevel"/>
    <w:tmpl w:val="668A12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4EF55D7C"/>
    <w:multiLevelType w:val="hybridMultilevel"/>
    <w:tmpl w:val="423A2FB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C51225"/>
    <w:multiLevelType w:val="hybridMultilevel"/>
    <w:tmpl w:val="9E582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FE756F"/>
    <w:multiLevelType w:val="hybridMultilevel"/>
    <w:tmpl w:val="EA1E0F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9107B70"/>
    <w:multiLevelType w:val="hybridMultilevel"/>
    <w:tmpl w:val="BEFA0B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C160886"/>
    <w:multiLevelType w:val="hybridMultilevel"/>
    <w:tmpl w:val="483C7E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EDD7D34"/>
    <w:multiLevelType w:val="hybridMultilevel"/>
    <w:tmpl w:val="F7A4F8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FF15D4C"/>
    <w:multiLevelType w:val="hybridMultilevel"/>
    <w:tmpl w:val="0D084F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1682484"/>
    <w:multiLevelType w:val="hybridMultilevel"/>
    <w:tmpl w:val="10DE67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36015BD"/>
    <w:multiLevelType w:val="hybridMultilevel"/>
    <w:tmpl w:val="6F72DA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60A6199"/>
    <w:multiLevelType w:val="hybridMultilevel"/>
    <w:tmpl w:val="F8185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3194F5D"/>
    <w:multiLevelType w:val="hybridMultilevel"/>
    <w:tmpl w:val="408A51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D50F32"/>
    <w:multiLevelType w:val="hybridMultilevel"/>
    <w:tmpl w:val="5290F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C56C8C"/>
    <w:multiLevelType w:val="hybridMultilevel"/>
    <w:tmpl w:val="04101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647307"/>
    <w:multiLevelType w:val="hybridMultilevel"/>
    <w:tmpl w:val="24F2D8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E961F13"/>
    <w:multiLevelType w:val="hybridMultilevel"/>
    <w:tmpl w:val="C54C82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DB46B5"/>
    <w:multiLevelType w:val="hybridMultilevel"/>
    <w:tmpl w:val="9A5649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345018254">
    <w:abstractNumId w:val="29"/>
  </w:num>
  <w:num w:numId="2" w16cid:durableId="127943249">
    <w:abstractNumId w:val="32"/>
  </w:num>
  <w:num w:numId="3" w16cid:durableId="1444421450">
    <w:abstractNumId w:val="38"/>
  </w:num>
  <w:num w:numId="4" w16cid:durableId="217056866">
    <w:abstractNumId w:val="30"/>
  </w:num>
  <w:num w:numId="5" w16cid:durableId="1602836970">
    <w:abstractNumId w:val="20"/>
  </w:num>
  <w:num w:numId="6" w16cid:durableId="611479516">
    <w:abstractNumId w:val="7"/>
  </w:num>
  <w:num w:numId="7" w16cid:durableId="1242106247">
    <w:abstractNumId w:val="37"/>
  </w:num>
  <w:num w:numId="8" w16cid:durableId="268973709">
    <w:abstractNumId w:val="16"/>
  </w:num>
  <w:num w:numId="9" w16cid:durableId="130951915">
    <w:abstractNumId w:val="33"/>
  </w:num>
  <w:num w:numId="10" w16cid:durableId="1699693968">
    <w:abstractNumId w:val="23"/>
  </w:num>
  <w:num w:numId="11" w16cid:durableId="1519201857">
    <w:abstractNumId w:val="5"/>
  </w:num>
  <w:num w:numId="12" w16cid:durableId="1193495352">
    <w:abstractNumId w:val="10"/>
  </w:num>
  <w:num w:numId="13" w16cid:durableId="657534392">
    <w:abstractNumId w:val="19"/>
  </w:num>
  <w:num w:numId="14" w16cid:durableId="1420131803">
    <w:abstractNumId w:val="22"/>
  </w:num>
  <w:num w:numId="15" w16cid:durableId="402604866">
    <w:abstractNumId w:val="18"/>
  </w:num>
  <w:num w:numId="16" w16cid:durableId="669218524">
    <w:abstractNumId w:val="8"/>
  </w:num>
  <w:num w:numId="17" w16cid:durableId="931737768">
    <w:abstractNumId w:val="41"/>
  </w:num>
  <w:num w:numId="18" w16cid:durableId="1867020591">
    <w:abstractNumId w:val="2"/>
  </w:num>
  <w:num w:numId="19" w16cid:durableId="366612698">
    <w:abstractNumId w:val="34"/>
  </w:num>
  <w:num w:numId="20" w16cid:durableId="456605423">
    <w:abstractNumId w:val="11"/>
  </w:num>
  <w:num w:numId="21" w16cid:durableId="1178033260">
    <w:abstractNumId w:val="27"/>
  </w:num>
  <w:num w:numId="22" w16cid:durableId="1341346105">
    <w:abstractNumId w:val="21"/>
  </w:num>
  <w:num w:numId="23" w16cid:durableId="867840164">
    <w:abstractNumId w:val="24"/>
  </w:num>
  <w:num w:numId="24" w16cid:durableId="1867403848">
    <w:abstractNumId w:val="26"/>
  </w:num>
  <w:num w:numId="25" w16cid:durableId="979118275">
    <w:abstractNumId w:val="17"/>
  </w:num>
  <w:num w:numId="26" w16cid:durableId="2091729140">
    <w:abstractNumId w:val="12"/>
  </w:num>
  <w:num w:numId="27" w16cid:durableId="278688516">
    <w:abstractNumId w:val="14"/>
  </w:num>
  <w:num w:numId="28" w16cid:durableId="82142058">
    <w:abstractNumId w:val="13"/>
  </w:num>
  <w:num w:numId="29" w16cid:durableId="191236584">
    <w:abstractNumId w:val="15"/>
  </w:num>
  <w:num w:numId="30" w16cid:durableId="1084764756">
    <w:abstractNumId w:val="36"/>
  </w:num>
  <w:num w:numId="31" w16cid:durableId="1683048080">
    <w:abstractNumId w:val="39"/>
  </w:num>
  <w:num w:numId="32" w16cid:durableId="251740026">
    <w:abstractNumId w:val="1"/>
  </w:num>
  <w:num w:numId="33" w16cid:durableId="1681199093">
    <w:abstractNumId w:val="40"/>
  </w:num>
  <w:num w:numId="34" w16cid:durableId="444471721">
    <w:abstractNumId w:val="0"/>
  </w:num>
  <w:num w:numId="35" w16cid:durableId="1373187485">
    <w:abstractNumId w:val="9"/>
  </w:num>
  <w:num w:numId="36" w16cid:durableId="1574853551">
    <w:abstractNumId w:val="3"/>
  </w:num>
  <w:num w:numId="37" w16cid:durableId="839126033">
    <w:abstractNumId w:val="35"/>
  </w:num>
  <w:num w:numId="38" w16cid:durableId="927882254">
    <w:abstractNumId w:val="31"/>
  </w:num>
  <w:num w:numId="39" w16cid:durableId="1304235454">
    <w:abstractNumId w:val="35"/>
  </w:num>
  <w:num w:numId="40" w16cid:durableId="786891624">
    <w:abstractNumId w:val="28"/>
  </w:num>
  <w:num w:numId="41" w16cid:durableId="1721242518">
    <w:abstractNumId w:val="4"/>
  </w:num>
  <w:num w:numId="42" w16cid:durableId="1399330088">
    <w:abstractNumId w:val="25"/>
  </w:num>
  <w:num w:numId="43" w16cid:durableId="1768034638">
    <w:abstractNumId w:val="6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B6D"/>
    <w:rsid w:val="0000549A"/>
    <w:rsid w:val="00005D1C"/>
    <w:rsid w:val="00014031"/>
    <w:rsid w:val="00023195"/>
    <w:rsid w:val="000243F2"/>
    <w:rsid w:val="00025B12"/>
    <w:rsid w:val="0003382A"/>
    <w:rsid w:val="00040784"/>
    <w:rsid w:val="0004248D"/>
    <w:rsid w:val="00044AF7"/>
    <w:rsid w:val="00044D54"/>
    <w:rsid w:val="00044EC2"/>
    <w:rsid w:val="000567A2"/>
    <w:rsid w:val="00060FD0"/>
    <w:rsid w:val="000631A7"/>
    <w:rsid w:val="00070329"/>
    <w:rsid w:val="00071592"/>
    <w:rsid w:val="00086837"/>
    <w:rsid w:val="00090627"/>
    <w:rsid w:val="000948A6"/>
    <w:rsid w:val="0009548E"/>
    <w:rsid w:val="00095B95"/>
    <w:rsid w:val="000A03FF"/>
    <w:rsid w:val="000A0A27"/>
    <w:rsid w:val="000A6175"/>
    <w:rsid w:val="000B0976"/>
    <w:rsid w:val="000B206D"/>
    <w:rsid w:val="000B2190"/>
    <w:rsid w:val="000B3CD2"/>
    <w:rsid w:val="000B4D09"/>
    <w:rsid w:val="000C1992"/>
    <w:rsid w:val="000C67B1"/>
    <w:rsid w:val="000D151B"/>
    <w:rsid w:val="000D38E1"/>
    <w:rsid w:val="000E3910"/>
    <w:rsid w:val="000F124D"/>
    <w:rsid w:val="000F4B17"/>
    <w:rsid w:val="000F4FEB"/>
    <w:rsid w:val="000F5D31"/>
    <w:rsid w:val="000F7B53"/>
    <w:rsid w:val="001010FC"/>
    <w:rsid w:val="00102721"/>
    <w:rsid w:val="00102784"/>
    <w:rsid w:val="00103EDD"/>
    <w:rsid w:val="00110F60"/>
    <w:rsid w:val="001113B6"/>
    <w:rsid w:val="00111468"/>
    <w:rsid w:val="00111991"/>
    <w:rsid w:val="0012316D"/>
    <w:rsid w:val="00123C3C"/>
    <w:rsid w:val="00124949"/>
    <w:rsid w:val="00126251"/>
    <w:rsid w:val="00126FAA"/>
    <w:rsid w:val="00137607"/>
    <w:rsid w:val="001404D0"/>
    <w:rsid w:val="00141219"/>
    <w:rsid w:val="001417A2"/>
    <w:rsid w:val="001434D0"/>
    <w:rsid w:val="00143A16"/>
    <w:rsid w:val="00150006"/>
    <w:rsid w:val="001530D3"/>
    <w:rsid w:val="00153214"/>
    <w:rsid w:val="001579EA"/>
    <w:rsid w:val="00157B08"/>
    <w:rsid w:val="00160036"/>
    <w:rsid w:val="00164949"/>
    <w:rsid w:val="00166B8F"/>
    <w:rsid w:val="00177ADF"/>
    <w:rsid w:val="00181CB0"/>
    <w:rsid w:val="00183D16"/>
    <w:rsid w:val="001860B2"/>
    <w:rsid w:val="00187EA0"/>
    <w:rsid w:val="001958A5"/>
    <w:rsid w:val="00196745"/>
    <w:rsid w:val="001A0567"/>
    <w:rsid w:val="001A5874"/>
    <w:rsid w:val="001B06C7"/>
    <w:rsid w:val="001B3688"/>
    <w:rsid w:val="001B5C40"/>
    <w:rsid w:val="001B63F5"/>
    <w:rsid w:val="001B6BDD"/>
    <w:rsid w:val="001C19DB"/>
    <w:rsid w:val="001C2F7B"/>
    <w:rsid w:val="001C4AAE"/>
    <w:rsid w:val="001C57ED"/>
    <w:rsid w:val="001C604F"/>
    <w:rsid w:val="001D182D"/>
    <w:rsid w:val="001D256B"/>
    <w:rsid w:val="001D605A"/>
    <w:rsid w:val="001D6433"/>
    <w:rsid w:val="001E0555"/>
    <w:rsid w:val="001E3600"/>
    <w:rsid w:val="001E4A44"/>
    <w:rsid w:val="001E4B1A"/>
    <w:rsid w:val="001F0592"/>
    <w:rsid w:val="001F216E"/>
    <w:rsid w:val="001F7424"/>
    <w:rsid w:val="001F7502"/>
    <w:rsid w:val="0020121F"/>
    <w:rsid w:val="00207C59"/>
    <w:rsid w:val="0021141F"/>
    <w:rsid w:val="00211F9E"/>
    <w:rsid w:val="002123EA"/>
    <w:rsid w:val="002123F8"/>
    <w:rsid w:val="0021248A"/>
    <w:rsid w:val="00214734"/>
    <w:rsid w:val="00226444"/>
    <w:rsid w:val="002431F3"/>
    <w:rsid w:val="00244A89"/>
    <w:rsid w:val="00246BA7"/>
    <w:rsid w:val="002540A2"/>
    <w:rsid w:val="00254CC9"/>
    <w:rsid w:val="00256035"/>
    <w:rsid w:val="00261659"/>
    <w:rsid w:val="0026795A"/>
    <w:rsid w:val="0027159B"/>
    <w:rsid w:val="00274486"/>
    <w:rsid w:val="002758A3"/>
    <w:rsid w:val="0027626C"/>
    <w:rsid w:val="00280573"/>
    <w:rsid w:val="002832BE"/>
    <w:rsid w:val="00293A3D"/>
    <w:rsid w:val="00296D58"/>
    <w:rsid w:val="002972FD"/>
    <w:rsid w:val="002977B7"/>
    <w:rsid w:val="002A0B6C"/>
    <w:rsid w:val="002A4250"/>
    <w:rsid w:val="002A6D76"/>
    <w:rsid w:val="002B1D65"/>
    <w:rsid w:val="002B591B"/>
    <w:rsid w:val="002B5B11"/>
    <w:rsid w:val="002B6D01"/>
    <w:rsid w:val="002C2D57"/>
    <w:rsid w:val="002C6831"/>
    <w:rsid w:val="002D0B52"/>
    <w:rsid w:val="002D1363"/>
    <w:rsid w:val="002D2F50"/>
    <w:rsid w:val="002E25B0"/>
    <w:rsid w:val="002F6EB0"/>
    <w:rsid w:val="00303A32"/>
    <w:rsid w:val="00304AB8"/>
    <w:rsid w:val="00310CC5"/>
    <w:rsid w:val="00314236"/>
    <w:rsid w:val="00314969"/>
    <w:rsid w:val="003175E6"/>
    <w:rsid w:val="0031779D"/>
    <w:rsid w:val="0032236D"/>
    <w:rsid w:val="00322B87"/>
    <w:rsid w:val="00325498"/>
    <w:rsid w:val="0032662F"/>
    <w:rsid w:val="0032791A"/>
    <w:rsid w:val="00333D01"/>
    <w:rsid w:val="00336B4E"/>
    <w:rsid w:val="00337923"/>
    <w:rsid w:val="00337DCD"/>
    <w:rsid w:val="00345577"/>
    <w:rsid w:val="00346C5C"/>
    <w:rsid w:val="0035175D"/>
    <w:rsid w:val="0035177F"/>
    <w:rsid w:val="003527D7"/>
    <w:rsid w:val="00356074"/>
    <w:rsid w:val="00363E37"/>
    <w:rsid w:val="0036417A"/>
    <w:rsid w:val="00366F16"/>
    <w:rsid w:val="00381F20"/>
    <w:rsid w:val="00383A99"/>
    <w:rsid w:val="003856A5"/>
    <w:rsid w:val="00391085"/>
    <w:rsid w:val="00392A1E"/>
    <w:rsid w:val="00392DF2"/>
    <w:rsid w:val="00392E58"/>
    <w:rsid w:val="003944C2"/>
    <w:rsid w:val="0039586E"/>
    <w:rsid w:val="003967FE"/>
    <w:rsid w:val="00396D36"/>
    <w:rsid w:val="003A4282"/>
    <w:rsid w:val="003A44E5"/>
    <w:rsid w:val="003A4E31"/>
    <w:rsid w:val="003A79CF"/>
    <w:rsid w:val="003B01A6"/>
    <w:rsid w:val="003B021D"/>
    <w:rsid w:val="003B095A"/>
    <w:rsid w:val="003B5029"/>
    <w:rsid w:val="003B7E12"/>
    <w:rsid w:val="003C448E"/>
    <w:rsid w:val="003C6D65"/>
    <w:rsid w:val="003D2DE4"/>
    <w:rsid w:val="003D673E"/>
    <w:rsid w:val="003E0DDC"/>
    <w:rsid w:val="003E5773"/>
    <w:rsid w:val="003F33E7"/>
    <w:rsid w:val="003F5743"/>
    <w:rsid w:val="003F66AA"/>
    <w:rsid w:val="003F72C3"/>
    <w:rsid w:val="00403477"/>
    <w:rsid w:val="004068D8"/>
    <w:rsid w:val="00407942"/>
    <w:rsid w:val="004128A5"/>
    <w:rsid w:val="004132E1"/>
    <w:rsid w:val="004153DC"/>
    <w:rsid w:val="00420EBD"/>
    <w:rsid w:val="00440776"/>
    <w:rsid w:val="0044330E"/>
    <w:rsid w:val="00443E8A"/>
    <w:rsid w:val="00446A80"/>
    <w:rsid w:val="00446B9C"/>
    <w:rsid w:val="00454E00"/>
    <w:rsid w:val="00455BF0"/>
    <w:rsid w:val="004571DF"/>
    <w:rsid w:val="00457B10"/>
    <w:rsid w:val="004743CF"/>
    <w:rsid w:val="004756D7"/>
    <w:rsid w:val="00475F54"/>
    <w:rsid w:val="0047719F"/>
    <w:rsid w:val="00484F8C"/>
    <w:rsid w:val="00485C8C"/>
    <w:rsid w:val="004867E3"/>
    <w:rsid w:val="00492A55"/>
    <w:rsid w:val="0049479E"/>
    <w:rsid w:val="00496305"/>
    <w:rsid w:val="00497841"/>
    <w:rsid w:val="004A3F68"/>
    <w:rsid w:val="004A3F8B"/>
    <w:rsid w:val="004A526F"/>
    <w:rsid w:val="004B483F"/>
    <w:rsid w:val="004B538B"/>
    <w:rsid w:val="004B5A98"/>
    <w:rsid w:val="004B5B38"/>
    <w:rsid w:val="004B5B9B"/>
    <w:rsid w:val="004C08F4"/>
    <w:rsid w:val="004C14D5"/>
    <w:rsid w:val="004C15EE"/>
    <w:rsid w:val="004C277C"/>
    <w:rsid w:val="004C31B3"/>
    <w:rsid w:val="004C5F2A"/>
    <w:rsid w:val="004C7370"/>
    <w:rsid w:val="004D0888"/>
    <w:rsid w:val="004D2531"/>
    <w:rsid w:val="004D4AED"/>
    <w:rsid w:val="004D704C"/>
    <w:rsid w:val="004E301F"/>
    <w:rsid w:val="004E6902"/>
    <w:rsid w:val="004F68C7"/>
    <w:rsid w:val="00502C2E"/>
    <w:rsid w:val="005040DC"/>
    <w:rsid w:val="005121D0"/>
    <w:rsid w:val="00512DC2"/>
    <w:rsid w:val="0051545C"/>
    <w:rsid w:val="005170B2"/>
    <w:rsid w:val="00523B44"/>
    <w:rsid w:val="00525627"/>
    <w:rsid w:val="005258C3"/>
    <w:rsid w:val="00537D2B"/>
    <w:rsid w:val="005548C0"/>
    <w:rsid w:val="00554A40"/>
    <w:rsid w:val="0056279D"/>
    <w:rsid w:val="005672F3"/>
    <w:rsid w:val="00571E23"/>
    <w:rsid w:val="00574F3E"/>
    <w:rsid w:val="00582989"/>
    <w:rsid w:val="00583E81"/>
    <w:rsid w:val="00586006"/>
    <w:rsid w:val="005914B6"/>
    <w:rsid w:val="00592E21"/>
    <w:rsid w:val="00597C6C"/>
    <w:rsid w:val="005A69A8"/>
    <w:rsid w:val="005B1268"/>
    <w:rsid w:val="005B3197"/>
    <w:rsid w:val="005B6870"/>
    <w:rsid w:val="005C0D6C"/>
    <w:rsid w:val="005C3758"/>
    <w:rsid w:val="005C576D"/>
    <w:rsid w:val="005C7D42"/>
    <w:rsid w:val="005D5414"/>
    <w:rsid w:val="005E0BDB"/>
    <w:rsid w:val="005E1212"/>
    <w:rsid w:val="005E5C0D"/>
    <w:rsid w:val="005E6A5E"/>
    <w:rsid w:val="005F0744"/>
    <w:rsid w:val="005F088C"/>
    <w:rsid w:val="005F2495"/>
    <w:rsid w:val="005F3561"/>
    <w:rsid w:val="005F6991"/>
    <w:rsid w:val="00604148"/>
    <w:rsid w:val="0060520A"/>
    <w:rsid w:val="00610A5F"/>
    <w:rsid w:val="00610AC1"/>
    <w:rsid w:val="00617A1C"/>
    <w:rsid w:val="00620B44"/>
    <w:rsid w:val="00621043"/>
    <w:rsid w:val="00623F82"/>
    <w:rsid w:val="006314DB"/>
    <w:rsid w:val="006450BA"/>
    <w:rsid w:val="00645FDD"/>
    <w:rsid w:val="00654CE1"/>
    <w:rsid w:val="00660384"/>
    <w:rsid w:val="006612E3"/>
    <w:rsid w:val="00661311"/>
    <w:rsid w:val="006623DE"/>
    <w:rsid w:val="00663C7E"/>
    <w:rsid w:val="0066419F"/>
    <w:rsid w:val="00664226"/>
    <w:rsid w:val="006657DB"/>
    <w:rsid w:val="00666A36"/>
    <w:rsid w:val="00673B02"/>
    <w:rsid w:val="0067545C"/>
    <w:rsid w:val="0067608C"/>
    <w:rsid w:val="00681057"/>
    <w:rsid w:val="00685ACF"/>
    <w:rsid w:val="00690C56"/>
    <w:rsid w:val="00693FFD"/>
    <w:rsid w:val="00697227"/>
    <w:rsid w:val="006976AA"/>
    <w:rsid w:val="006A163E"/>
    <w:rsid w:val="006A16D9"/>
    <w:rsid w:val="006A1B63"/>
    <w:rsid w:val="006A40B8"/>
    <w:rsid w:val="006A6CBE"/>
    <w:rsid w:val="006B02FC"/>
    <w:rsid w:val="006B1F43"/>
    <w:rsid w:val="006C2DF8"/>
    <w:rsid w:val="006C3246"/>
    <w:rsid w:val="006C3E1A"/>
    <w:rsid w:val="006C46DB"/>
    <w:rsid w:val="006C4CB8"/>
    <w:rsid w:val="006D1C3F"/>
    <w:rsid w:val="006D2B49"/>
    <w:rsid w:val="006D751A"/>
    <w:rsid w:val="006E0AF7"/>
    <w:rsid w:val="006E441A"/>
    <w:rsid w:val="006E6965"/>
    <w:rsid w:val="006F3555"/>
    <w:rsid w:val="00700160"/>
    <w:rsid w:val="007007F4"/>
    <w:rsid w:val="00704D08"/>
    <w:rsid w:val="0070542E"/>
    <w:rsid w:val="0071009A"/>
    <w:rsid w:val="007157EC"/>
    <w:rsid w:val="00715EB4"/>
    <w:rsid w:val="00716D20"/>
    <w:rsid w:val="0071751D"/>
    <w:rsid w:val="0072040A"/>
    <w:rsid w:val="00720A56"/>
    <w:rsid w:val="00722D3E"/>
    <w:rsid w:val="0072332D"/>
    <w:rsid w:val="007242DA"/>
    <w:rsid w:val="00724EB8"/>
    <w:rsid w:val="00727166"/>
    <w:rsid w:val="007346B9"/>
    <w:rsid w:val="00735380"/>
    <w:rsid w:val="00735A88"/>
    <w:rsid w:val="0074117C"/>
    <w:rsid w:val="0074205E"/>
    <w:rsid w:val="00745356"/>
    <w:rsid w:val="007504EC"/>
    <w:rsid w:val="007524B1"/>
    <w:rsid w:val="00754613"/>
    <w:rsid w:val="0076276C"/>
    <w:rsid w:val="00764368"/>
    <w:rsid w:val="0076638B"/>
    <w:rsid w:val="007665B7"/>
    <w:rsid w:val="00770FEB"/>
    <w:rsid w:val="0077100A"/>
    <w:rsid w:val="00773484"/>
    <w:rsid w:val="00775D7D"/>
    <w:rsid w:val="00790D06"/>
    <w:rsid w:val="00791B89"/>
    <w:rsid w:val="007A1F78"/>
    <w:rsid w:val="007A2C6E"/>
    <w:rsid w:val="007A2F3C"/>
    <w:rsid w:val="007A3D00"/>
    <w:rsid w:val="007A4C50"/>
    <w:rsid w:val="007A4FC6"/>
    <w:rsid w:val="007A5617"/>
    <w:rsid w:val="007A572C"/>
    <w:rsid w:val="007B601C"/>
    <w:rsid w:val="007C65F8"/>
    <w:rsid w:val="007D4CA2"/>
    <w:rsid w:val="007D788E"/>
    <w:rsid w:val="007E0695"/>
    <w:rsid w:val="007E1BAC"/>
    <w:rsid w:val="007E5F72"/>
    <w:rsid w:val="007E792E"/>
    <w:rsid w:val="007F14B3"/>
    <w:rsid w:val="007F3021"/>
    <w:rsid w:val="008013D6"/>
    <w:rsid w:val="008057BC"/>
    <w:rsid w:val="008079F8"/>
    <w:rsid w:val="00812182"/>
    <w:rsid w:val="008131F6"/>
    <w:rsid w:val="00814E68"/>
    <w:rsid w:val="00822BF7"/>
    <w:rsid w:val="00823D90"/>
    <w:rsid w:val="00827827"/>
    <w:rsid w:val="0083252E"/>
    <w:rsid w:val="00837268"/>
    <w:rsid w:val="00841E1D"/>
    <w:rsid w:val="008425CE"/>
    <w:rsid w:val="00851CD3"/>
    <w:rsid w:val="00852521"/>
    <w:rsid w:val="00853786"/>
    <w:rsid w:val="0085475F"/>
    <w:rsid w:val="00861CC4"/>
    <w:rsid w:val="00864296"/>
    <w:rsid w:val="00865907"/>
    <w:rsid w:val="0087555A"/>
    <w:rsid w:val="00884FF8"/>
    <w:rsid w:val="00887328"/>
    <w:rsid w:val="00890FA3"/>
    <w:rsid w:val="0089150F"/>
    <w:rsid w:val="00896A1F"/>
    <w:rsid w:val="00897809"/>
    <w:rsid w:val="008A2BBA"/>
    <w:rsid w:val="008A6F7E"/>
    <w:rsid w:val="008B2352"/>
    <w:rsid w:val="008B26E7"/>
    <w:rsid w:val="008B4A51"/>
    <w:rsid w:val="008B7110"/>
    <w:rsid w:val="008B7A91"/>
    <w:rsid w:val="008C4612"/>
    <w:rsid w:val="008D0707"/>
    <w:rsid w:val="008D2F2D"/>
    <w:rsid w:val="008E1271"/>
    <w:rsid w:val="008E3C88"/>
    <w:rsid w:val="008F087C"/>
    <w:rsid w:val="008F2C03"/>
    <w:rsid w:val="008F5CCE"/>
    <w:rsid w:val="008F6078"/>
    <w:rsid w:val="00902355"/>
    <w:rsid w:val="00902976"/>
    <w:rsid w:val="009043FE"/>
    <w:rsid w:val="009044AA"/>
    <w:rsid w:val="00904815"/>
    <w:rsid w:val="009073D5"/>
    <w:rsid w:val="00914FDD"/>
    <w:rsid w:val="009232DC"/>
    <w:rsid w:val="00923A31"/>
    <w:rsid w:val="009278FE"/>
    <w:rsid w:val="009308E0"/>
    <w:rsid w:val="009317D5"/>
    <w:rsid w:val="00933014"/>
    <w:rsid w:val="00933247"/>
    <w:rsid w:val="009401DC"/>
    <w:rsid w:val="00945774"/>
    <w:rsid w:val="00945841"/>
    <w:rsid w:val="00945A4F"/>
    <w:rsid w:val="009468F4"/>
    <w:rsid w:val="00953CD0"/>
    <w:rsid w:val="00953FEC"/>
    <w:rsid w:val="009547C7"/>
    <w:rsid w:val="009579BD"/>
    <w:rsid w:val="00960246"/>
    <w:rsid w:val="0096123A"/>
    <w:rsid w:val="009679F6"/>
    <w:rsid w:val="00971F73"/>
    <w:rsid w:val="00980BA1"/>
    <w:rsid w:val="00983B1E"/>
    <w:rsid w:val="009847E8"/>
    <w:rsid w:val="0098528A"/>
    <w:rsid w:val="0098777C"/>
    <w:rsid w:val="00993C78"/>
    <w:rsid w:val="00994575"/>
    <w:rsid w:val="009946A0"/>
    <w:rsid w:val="00997B9A"/>
    <w:rsid w:val="00997FFC"/>
    <w:rsid w:val="009A2577"/>
    <w:rsid w:val="009A2E88"/>
    <w:rsid w:val="009A43C4"/>
    <w:rsid w:val="009A55D4"/>
    <w:rsid w:val="009A6A2B"/>
    <w:rsid w:val="009B0CE5"/>
    <w:rsid w:val="009B2AE3"/>
    <w:rsid w:val="009B31BE"/>
    <w:rsid w:val="009B3D2E"/>
    <w:rsid w:val="009B4314"/>
    <w:rsid w:val="009C263B"/>
    <w:rsid w:val="009C5E84"/>
    <w:rsid w:val="009D0942"/>
    <w:rsid w:val="009D0C78"/>
    <w:rsid w:val="009D529D"/>
    <w:rsid w:val="009E3C3D"/>
    <w:rsid w:val="009E3C66"/>
    <w:rsid w:val="009E4E18"/>
    <w:rsid w:val="009E52E7"/>
    <w:rsid w:val="009E6424"/>
    <w:rsid w:val="009F26AF"/>
    <w:rsid w:val="00A03C9C"/>
    <w:rsid w:val="00A070F9"/>
    <w:rsid w:val="00A10F1C"/>
    <w:rsid w:val="00A11C1A"/>
    <w:rsid w:val="00A1675E"/>
    <w:rsid w:val="00A2303C"/>
    <w:rsid w:val="00A276C9"/>
    <w:rsid w:val="00A30FBC"/>
    <w:rsid w:val="00A3223B"/>
    <w:rsid w:val="00A32F86"/>
    <w:rsid w:val="00A43363"/>
    <w:rsid w:val="00A43594"/>
    <w:rsid w:val="00A44B21"/>
    <w:rsid w:val="00A45EF8"/>
    <w:rsid w:val="00A47057"/>
    <w:rsid w:val="00A476EC"/>
    <w:rsid w:val="00A47D63"/>
    <w:rsid w:val="00A514C6"/>
    <w:rsid w:val="00A52975"/>
    <w:rsid w:val="00A54D9F"/>
    <w:rsid w:val="00A555F6"/>
    <w:rsid w:val="00A569A9"/>
    <w:rsid w:val="00A6043C"/>
    <w:rsid w:val="00A62603"/>
    <w:rsid w:val="00A63F71"/>
    <w:rsid w:val="00A67C84"/>
    <w:rsid w:val="00A70288"/>
    <w:rsid w:val="00A725B6"/>
    <w:rsid w:val="00A774F6"/>
    <w:rsid w:val="00A80085"/>
    <w:rsid w:val="00A84484"/>
    <w:rsid w:val="00A85069"/>
    <w:rsid w:val="00A86B00"/>
    <w:rsid w:val="00A87751"/>
    <w:rsid w:val="00A91D73"/>
    <w:rsid w:val="00A9275E"/>
    <w:rsid w:val="00AA405D"/>
    <w:rsid w:val="00AB218E"/>
    <w:rsid w:val="00AB279E"/>
    <w:rsid w:val="00AC1277"/>
    <w:rsid w:val="00AC6158"/>
    <w:rsid w:val="00AC7D2D"/>
    <w:rsid w:val="00AD75A4"/>
    <w:rsid w:val="00AE1B5B"/>
    <w:rsid w:val="00AF0890"/>
    <w:rsid w:val="00AF1430"/>
    <w:rsid w:val="00AF16D6"/>
    <w:rsid w:val="00AF78E6"/>
    <w:rsid w:val="00AF7989"/>
    <w:rsid w:val="00B03721"/>
    <w:rsid w:val="00B03B2D"/>
    <w:rsid w:val="00B052C3"/>
    <w:rsid w:val="00B07DFA"/>
    <w:rsid w:val="00B07F52"/>
    <w:rsid w:val="00B114AE"/>
    <w:rsid w:val="00B1542C"/>
    <w:rsid w:val="00B167FF"/>
    <w:rsid w:val="00B24213"/>
    <w:rsid w:val="00B24C62"/>
    <w:rsid w:val="00B30BBE"/>
    <w:rsid w:val="00B33871"/>
    <w:rsid w:val="00B36AD1"/>
    <w:rsid w:val="00B405E3"/>
    <w:rsid w:val="00B41781"/>
    <w:rsid w:val="00B41AAF"/>
    <w:rsid w:val="00B42377"/>
    <w:rsid w:val="00B43891"/>
    <w:rsid w:val="00B45B6D"/>
    <w:rsid w:val="00B46020"/>
    <w:rsid w:val="00B478A4"/>
    <w:rsid w:val="00B5084E"/>
    <w:rsid w:val="00B52329"/>
    <w:rsid w:val="00B5548B"/>
    <w:rsid w:val="00B575A0"/>
    <w:rsid w:val="00B577EC"/>
    <w:rsid w:val="00B61A0E"/>
    <w:rsid w:val="00B66C8B"/>
    <w:rsid w:val="00B67BF0"/>
    <w:rsid w:val="00B71F20"/>
    <w:rsid w:val="00B752C0"/>
    <w:rsid w:val="00B8603A"/>
    <w:rsid w:val="00B941FC"/>
    <w:rsid w:val="00B94707"/>
    <w:rsid w:val="00B94CBC"/>
    <w:rsid w:val="00B961C3"/>
    <w:rsid w:val="00B9641F"/>
    <w:rsid w:val="00BA137C"/>
    <w:rsid w:val="00BA14F4"/>
    <w:rsid w:val="00BA3C49"/>
    <w:rsid w:val="00BA588C"/>
    <w:rsid w:val="00BA5E2A"/>
    <w:rsid w:val="00BA65C0"/>
    <w:rsid w:val="00BA7751"/>
    <w:rsid w:val="00BB279B"/>
    <w:rsid w:val="00BB294E"/>
    <w:rsid w:val="00BB37C3"/>
    <w:rsid w:val="00BB4EE7"/>
    <w:rsid w:val="00BC364C"/>
    <w:rsid w:val="00BC6985"/>
    <w:rsid w:val="00BD2A25"/>
    <w:rsid w:val="00BD6A40"/>
    <w:rsid w:val="00BD79CC"/>
    <w:rsid w:val="00BE0AAB"/>
    <w:rsid w:val="00BE0C93"/>
    <w:rsid w:val="00BE0CB9"/>
    <w:rsid w:val="00BE196F"/>
    <w:rsid w:val="00BE2553"/>
    <w:rsid w:val="00BE605E"/>
    <w:rsid w:val="00BE6C14"/>
    <w:rsid w:val="00BE6CA4"/>
    <w:rsid w:val="00BF2831"/>
    <w:rsid w:val="00BF3069"/>
    <w:rsid w:val="00BF5A7A"/>
    <w:rsid w:val="00BF63F4"/>
    <w:rsid w:val="00C01EC7"/>
    <w:rsid w:val="00C05499"/>
    <w:rsid w:val="00C0714E"/>
    <w:rsid w:val="00C07268"/>
    <w:rsid w:val="00C0732F"/>
    <w:rsid w:val="00C1001E"/>
    <w:rsid w:val="00C104F1"/>
    <w:rsid w:val="00C1539A"/>
    <w:rsid w:val="00C16210"/>
    <w:rsid w:val="00C16CED"/>
    <w:rsid w:val="00C24ED8"/>
    <w:rsid w:val="00C25E27"/>
    <w:rsid w:val="00C312F7"/>
    <w:rsid w:val="00C34090"/>
    <w:rsid w:val="00C35281"/>
    <w:rsid w:val="00C35692"/>
    <w:rsid w:val="00C37BFB"/>
    <w:rsid w:val="00C40778"/>
    <w:rsid w:val="00C40BA5"/>
    <w:rsid w:val="00C413F1"/>
    <w:rsid w:val="00C42B4E"/>
    <w:rsid w:val="00C47467"/>
    <w:rsid w:val="00C47E4E"/>
    <w:rsid w:val="00C53B60"/>
    <w:rsid w:val="00C53CE6"/>
    <w:rsid w:val="00C55A32"/>
    <w:rsid w:val="00C57174"/>
    <w:rsid w:val="00C579A0"/>
    <w:rsid w:val="00C623B3"/>
    <w:rsid w:val="00C6260B"/>
    <w:rsid w:val="00C704F0"/>
    <w:rsid w:val="00C7467D"/>
    <w:rsid w:val="00C751E7"/>
    <w:rsid w:val="00C8048A"/>
    <w:rsid w:val="00C80E4C"/>
    <w:rsid w:val="00C8218A"/>
    <w:rsid w:val="00C85310"/>
    <w:rsid w:val="00C858D7"/>
    <w:rsid w:val="00C86384"/>
    <w:rsid w:val="00C87DFC"/>
    <w:rsid w:val="00C952A1"/>
    <w:rsid w:val="00C96E2C"/>
    <w:rsid w:val="00CA14E0"/>
    <w:rsid w:val="00CA1EDE"/>
    <w:rsid w:val="00CA6D18"/>
    <w:rsid w:val="00CA7786"/>
    <w:rsid w:val="00CB167D"/>
    <w:rsid w:val="00CB6D21"/>
    <w:rsid w:val="00CC10BB"/>
    <w:rsid w:val="00CD3E7B"/>
    <w:rsid w:val="00CD544E"/>
    <w:rsid w:val="00CD6F53"/>
    <w:rsid w:val="00CE6AF1"/>
    <w:rsid w:val="00CF118B"/>
    <w:rsid w:val="00CF1FE1"/>
    <w:rsid w:val="00CF7B19"/>
    <w:rsid w:val="00D03DEF"/>
    <w:rsid w:val="00D06CEC"/>
    <w:rsid w:val="00D11C4C"/>
    <w:rsid w:val="00D13BFE"/>
    <w:rsid w:val="00D14AEA"/>
    <w:rsid w:val="00D14E4F"/>
    <w:rsid w:val="00D203FA"/>
    <w:rsid w:val="00D20809"/>
    <w:rsid w:val="00D22006"/>
    <w:rsid w:val="00D22737"/>
    <w:rsid w:val="00D22808"/>
    <w:rsid w:val="00D2489A"/>
    <w:rsid w:val="00D254BF"/>
    <w:rsid w:val="00D30B3A"/>
    <w:rsid w:val="00D4218C"/>
    <w:rsid w:val="00D42D0A"/>
    <w:rsid w:val="00D4402B"/>
    <w:rsid w:val="00D45081"/>
    <w:rsid w:val="00D50771"/>
    <w:rsid w:val="00D5331C"/>
    <w:rsid w:val="00D559F9"/>
    <w:rsid w:val="00D56898"/>
    <w:rsid w:val="00D63F40"/>
    <w:rsid w:val="00D64A23"/>
    <w:rsid w:val="00D7051F"/>
    <w:rsid w:val="00D73033"/>
    <w:rsid w:val="00D73616"/>
    <w:rsid w:val="00D74A93"/>
    <w:rsid w:val="00D76396"/>
    <w:rsid w:val="00D80A7A"/>
    <w:rsid w:val="00DA0685"/>
    <w:rsid w:val="00DA3CA9"/>
    <w:rsid w:val="00DB0591"/>
    <w:rsid w:val="00DB1C57"/>
    <w:rsid w:val="00DB5380"/>
    <w:rsid w:val="00DB5D9D"/>
    <w:rsid w:val="00DC0E20"/>
    <w:rsid w:val="00DC0FFA"/>
    <w:rsid w:val="00DC30C1"/>
    <w:rsid w:val="00DC4C6D"/>
    <w:rsid w:val="00DC6FE7"/>
    <w:rsid w:val="00DD4D73"/>
    <w:rsid w:val="00DE044D"/>
    <w:rsid w:val="00DE0601"/>
    <w:rsid w:val="00DE5A2D"/>
    <w:rsid w:val="00DE7602"/>
    <w:rsid w:val="00DF133C"/>
    <w:rsid w:val="00DF2011"/>
    <w:rsid w:val="00DF2203"/>
    <w:rsid w:val="00DF23D8"/>
    <w:rsid w:val="00DF25E9"/>
    <w:rsid w:val="00DF264A"/>
    <w:rsid w:val="00E024C8"/>
    <w:rsid w:val="00E030D1"/>
    <w:rsid w:val="00E03126"/>
    <w:rsid w:val="00E04D41"/>
    <w:rsid w:val="00E0779A"/>
    <w:rsid w:val="00E138DC"/>
    <w:rsid w:val="00E2084E"/>
    <w:rsid w:val="00E25924"/>
    <w:rsid w:val="00E27F60"/>
    <w:rsid w:val="00E319A1"/>
    <w:rsid w:val="00E32950"/>
    <w:rsid w:val="00E344B5"/>
    <w:rsid w:val="00E34D0C"/>
    <w:rsid w:val="00E43240"/>
    <w:rsid w:val="00E45413"/>
    <w:rsid w:val="00E460B8"/>
    <w:rsid w:val="00E50E71"/>
    <w:rsid w:val="00E51C47"/>
    <w:rsid w:val="00E51FE6"/>
    <w:rsid w:val="00E56369"/>
    <w:rsid w:val="00E64B71"/>
    <w:rsid w:val="00E6606E"/>
    <w:rsid w:val="00E66C52"/>
    <w:rsid w:val="00E677A0"/>
    <w:rsid w:val="00E70E59"/>
    <w:rsid w:val="00E738A9"/>
    <w:rsid w:val="00E807B3"/>
    <w:rsid w:val="00E80ED5"/>
    <w:rsid w:val="00E819A3"/>
    <w:rsid w:val="00E82707"/>
    <w:rsid w:val="00E84995"/>
    <w:rsid w:val="00E86D61"/>
    <w:rsid w:val="00E95C99"/>
    <w:rsid w:val="00EB1CDF"/>
    <w:rsid w:val="00EB4D9C"/>
    <w:rsid w:val="00EB4E1B"/>
    <w:rsid w:val="00EC0C82"/>
    <w:rsid w:val="00EC305F"/>
    <w:rsid w:val="00EC4824"/>
    <w:rsid w:val="00ED0070"/>
    <w:rsid w:val="00ED1152"/>
    <w:rsid w:val="00ED37FB"/>
    <w:rsid w:val="00EE0592"/>
    <w:rsid w:val="00EE069E"/>
    <w:rsid w:val="00EE41F3"/>
    <w:rsid w:val="00EE5164"/>
    <w:rsid w:val="00EF03D6"/>
    <w:rsid w:val="00EF1F1C"/>
    <w:rsid w:val="00EF622A"/>
    <w:rsid w:val="00EF68B1"/>
    <w:rsid w:val="00F03323"/>
    <w:rsid w:val="00F05D9E"/>
    <w:rsid w:val="00F072E1"/>
    <w:rsid w:val="00F07CD8"/>
    <w:rsid w:val="00F14D5B"/>
    <w:rsid w:val="00F154A7"/>
    <w:rsid w:val="00F16BDE"/>
    <w:rsid w:val="00F22306"/>
    <w:rsid w:val="00F23144"/>
    <w:rsid w:val="00F24425"/>
    <w:rsid w:val="00F25052"/>
    <w:rsid w:val="00F25BD9"/>
    <w:rsid w:val="00F3216D"/>
    <w:rsid w:val="00F33C39"/>
    <w:rsid w:val="00F34842"/>
    <w:rsid w:val="00F3516F"/>
    <w:rsid w:val="00F40F5D"/>
    <w:rsid w:val="00F4288C"/>
    <w:rsid w:val="00F42C0D"/>
    <w:rsid w:val="00F4447A"/>
    <w:rsid w:val="00F44790"/>
    <w:rsid w:val="00F45D1F"/>
    <w:rsid w:val="00F56627"/>
    <w:rsid w:val="00F6135D"/>
    <w:rsid w:val="00F613BC"/>
    <w:rsid w:val="00F63A18"/>
    <w:rsid w:val="00F6625F"/>
    <w:rsid w:val="00F706CA"/>
    <w:rsid w:val="00F72772"/>
    <w:rsid w:val="00F727B9"/>
    <w:rsid w:val="00F73FEF"/>
    <w:rsid w:val="00F764BF"/>
    <w:rsid w:val="00F76F82"/>
    <w:rsid w:val="00F80C6E"/>
    <w:rsid w:val="00F83F72"/>
    <w:rsid w:val="00F86474"/>
    <w:rsid w:val="00F90BBD"/>
    <w:rsid w:val="00F91470"/>
    <w:rsid w:val="00F91C9A"/>
    <w:rsid w:val="00F92AC5"/>
    <w:rsid w:val="00F92BFD"/>
    <w:rsid w:val="00F94C71"/>
    <w:rsid w:val="00F96A80"/>
    <w:rsid w:val="00F96ADA"/>
    <w:rsid w:val="00FA3172"/>
    <w:rsid w:val="00FA3BA0"/>
    <w:rsid w:val="00FA4DD7"/>
    <w:rsid w:val="00FA5C98"/>
    <w:rsid w:val="00FA6287"/>
    <w:rsid w:val="00FA7098"/>
    <w:rsid w:val="00FB3B46"/>
    <w:rsid w:val="00FB4CF5"/>
    <w:rsid w:val="00FB63BA"/>
    <w:rsid w:val="00FC4A92"/>
    <w:rsid w:val="00FE28B5"/>
    <w:rsid w:val="00FE4FE6"/>
    <w:rsid w:val="00FE6556"/>
    <w:rsid w:val="00FF00D1"/>
    <w:rsid w:val="00FF15FA"/>
    <w:rsid w:val="00FF2741"/>
    <w:rsid w:val="00FF5EF4"/>
    <w:rsid w:val="00FF5F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B2DC2CE"/>
  <w15:docId w15:val="{E1883617-279F-45A6-9432-A9CEC04387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2A25"/>
  </w:style>
  <w:style w:type="paragraph" w:styleId="Heading1">
    <w:name w:val="heading 1"/>
    <w:basedOn w:val="Normal"/>
    <w:next w:val="Normal"/>
    <w:link w:val="Heading1Char"/>
    <w:uiPriority w:val="9"/>
    <w:qFormat/>
    <w:rsid w:val="007504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504E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14FD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D751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6D751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73D5"/>
  </w:style>
  <w:style w:type="paragraph" w:styleId="Footer">
    <w:name w:val="footer"/>
    <w:basedOn w:val="Normal"/>
    <w:link w:val="Foot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73D5"/>
  </w:style>
  <w:style w:type="paragraph" w:styleId="BalloonText">
    <w:name w:val="Balloon Text"/>
    <w:basedOn w:val="Normal"/>
    <w:link w:val="BalloonTextChar"/>
    <w:uiPriority w:val="99"/>
    <w:semiHidden/>
    <w:unhideWhenUsed/>
    <w:rsid w:val="009073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73D5"/>
    <w:rPr>
      <w:rFonts w:ascii="Tahoma" w:hAnsi="Tahoma" w:cs="Tahoma"/>
      <w:sz w:val="16"/>
      <w:szCs w:val="16"/>
    </w:rPr>
  </w:style>
  <w:style w:type="paragraph" w:styleId="NoSpacing">
    <w:name w:val="No Spacing"/>
    <w:basedOn w:val="Normal"/>
    <w:link w:val="NoSpacingChar"/>
    <w:uiPriority w:val="1"/>
    <w:qFormat/>
    <w:rsid w:val="00C24ED8"/>
    <w:pPr>
      <w:spacing w:after="0" w:line="240" w:lineRule="auto"/>
    </w:pPr>
    <w:rPr>
      <w:rFonts w:ascii="Tahoma" w:eastAsia="Times New Roman" w:hAnsi="Tahoma" w:cs="Times New Roman"/>
    </w:rPr>
  </w:style>
  <w:style w:type="character" w:customStyle="1" w:styleId="NoSpacingChar">
    <w:name w:val="No Spacing Char"/>
    <w:basedOn w:val="DefaultParagraphFont"/>
    <w:link w:val="NoSpacing"/>
    <w:uiPriority w:val="1"/>
    <w:rsid w:val="00C24ED8"/>
    <w:rPr>
      <w:rFonts w:ascii="Tahoma" w:eastAsia="Times New Roman" w:hAnsi="Tahoma" w:cs="Times New Roman"/>
    </w:rPr>
  </w:style>
  <w:style w:type="paragraph" w:styleId="Title">
    <w:name w:val="Title"/>
    <w:basedOn w:val="Normal"/>
    <w:next w:val="Normal"/>
    <w:link w:val="TitleChar"/>
    <w:uiPriority w:val="10"/>
    <w:qFormat/>
    <w:rsid w:val="00C24ED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C24ED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C24ED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24ED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7504E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504EC"/>
    <w:pPr>
      <w:outlineLvl w:val="9"/>
    </w:pPr>
  </w:style>
  <w:style w:type="character" w:customStyle="1" w:styleId="Heading2Char">
    <w:name w:val="Heading 2 Char"/>
    <w:basedOn w:val="DefaultParagraphFont"/>
    <w:link w:val="Heading2"/>
    <w:uiPriority w:val="9"/>
    <w:rsid w:val="007504E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aption">
    <w:name w:val="caption"/>
    <w:basedOn w:val="Normal"/>
    <w:next w:val="Normal"/>
    <w:unhideWhenUsed/>
    <w:qFormat/>
    <w:rsid w:val="00C858D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C858D7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C858D7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A84484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14FD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4E301F"/>
    <w:pPr>
      <w:ind w:left="720"/>
      <w:contextualSpacing/>
    </w:pPr>
  </w:style>
  <w:style w:type="paragraph" w:styleId="TOC2">
    <w:name w:val="toc 2"/>
    <w:basedOn w:val="Normal"/>
    <w:next w:val="Normal"/>
    <w:autoRedefine/>
    <w:uiPriority w:val="39"/>
    <w:unhideWhenUsed/>
    <w:rsid w:val="00C40778"/>
    <w:pPr>
      <w:tabs>
        <w:tab w:val="right" w:leader="dot" w:pos="9350"/>
      </w:tabs>
      <w:spacing w:after="0"/>
      <w:ind w:left="216"/>
    </w:pPr>
  </w:style>
  <w:style w:type="paragraph" w:styleId="TableofFigures">
    <w:name w:val="table of figures"/>
    <w:basedOn w:val="Normal"/>
    <w:next w:val="Normal"/>
    <w:uiPriority w:val="99"/>
    <w:unhideWhenUsed/>
    <w:rsid w:val="00177ADF"/>
    <w:pPr>
      <w:spacing w:after="0"/>
    </w:pPr>
  </w:style>
  <w:style w:type="paragraph" w:styleId="TOC3">
    <w:name w:val="toc 3"/>
    <w:basedOn w:val="Normal"/>
    <w:next w:val="Normal"/>
    <w:autoRedefine/>
    <w:uiPriority w:val="39"/>
    <w:unhideWhenUsed/>
    <w:rsid w:val="00997FFC"/>
    <w:pPr>
      <w:spacing w:after="100"/>
      <w:ind w:left="440"/>
    </w:pPr>
  </w:style>
  <w:style w:type="character" w:styleId="SubtleEmphasis">
    <w:name w:val="Subtle Emphasis"/>
    <w:basedOn w:val="Emphasis"/>
    <w:uiPriority w:val="19"/>
    <w:qFormat/>
    <w:rsid w:val="004A526F"/>
    <w:rPr>
      <w:i/>
      <w:iCs/>
      <w:color w:val="808080"/>
    </w:rPr>
  </w:style>
  <w:style w:type="character" w:customStyle="1" w:styleId="Heading4Char">
    <w:name w:val="Heading 4 Char"/>
    <w:basedOn w:val="DefaultParagraphFont"/>
    <w:link w:val="Heading4"/>
    <w:uiPriority w:val="9"/>
    <w:rsid w:val="006D751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6D751A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E8270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8270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8270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270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2707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685A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685AC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List">
    <w:name w:val="Light List"/>
    <w:basedOn w:val="TableNormal"/>
    <w:uiPriority w:val="61"/>
    <w:rsid w:val="00685AC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GridTable1Light">
    <w:name w:val="Grid Table 1 Light"/>
    <w:basedOn w:val="TableNormal"/>
    <w:uiPriority w:val="46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">
    <w:name w:val="Grid Table 4"/>
    <w:basedOn w:val="TableNormal"/>
    <w:uiPriority w:val="49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F22306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BD2A25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32662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3C448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12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3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8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4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6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8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4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7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yperlink" Target="https://9to5toys.com/2018/03/08/fallout-4-vault-boy-bobblehead/" TargetMode="External"/><Relationship Id="rId8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ianze%20Wu\Downloads\Template%20-%20LD%20Readme%20v1.2%20(CK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09AC28-992D-40AB-88F1-42FDAA030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- LD Readme v1.2 (CK).dotx</Template>
  <TotalTime>377</TotalTime>
  <Pages>16</Pages>
  <Words>1838</Words>
  <Characters>10479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Tianze Wu</dc:creator>
  <cp:lastModifiedBy>Wu, Tianze</cp:lastModifiedBy>
  <cp:revision>132</cp:revision>
  <cp:lastPrinted>2012-06-15T19:28:00Z</cp:lastPrinted>
  <dcterms:created xsi:type="dcterms:W3CDTF">2022-04-11T07:35:00Z</dcterms:created>
  <dcterms:modified xsi:type="dcterms:W3CDTF">2022-07-11T03:37:00Z</dcterms:modified>
</cp:coreProperties>
</file>